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F47A1" w14:textId="0B032D9C" w:rsidR="006E5D65" w:rsidRPr="002A5389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2A5389">
        <w:rPr>
          <w:rFonts w:ascii="Corbel" w:hAnsi="Corbel"/>
          <w:bCs/>
          <w:i/>
        </w:rPr>
        <w:t xml:space="preserve">Załącznik nr </w:t>
      </w:r>
      <w:r w:rsidR="006F31E2" w:rsidRPr="002A5389">
        <w:rPr>
          <w:rFonts w:ascii="Corbel" w:hAnsi="Corbel"/>
          <w:bCs/>
          <w:i/>
        </w:rPr>
        <w:t>1.5</w:t>
      </w:r>
      <w:r w:rsidR="00D8678B" w:rsidRPr="002A5389">
        <w:rPr>
          <w:rFonts w:ascii="Corbel" w:hAnsi="Corbel"/>
          <w:bCs/>
          <w:i/>
        </w:rPr>
        <w:t xml:space="preserve"> do Zarządzenia</w:t>
      </w:r>
      <w:r w:rsidR="002A22BF" w:rsidRPr="002A5389">
        <w:rPr>
          <w:rFonts w:ascii="Corbel" w:hAnsi="Corbel"/>
          <w:bCs/>
          <w:i/>
        </w:rPr>
        <w:t xml:space="preserve"> Rektora </w:t>
      </w:r>
      <w:proofErr w:type="gramStart"/>
      <w:r w:rsidR="002A22BF" w:rsidRPr="002A5389">
        <w:rPr>
          <w:rFonts w:ascii="Corbel" w:hAnsi="Corbel"/>
          <w:bCs/>
          <w:i/>
        </w:rPr>
        <w:t xml:space="preserve">UR </w:t>
      </w:r>
      <w:r w:rsidRPr="002A5389">
        <w:rPr>
          <w:rFonts w:ascii="Corbel" w:hAnsi="Corbel"/>
          <w:bCs/>
          <w:i/>
        </w:rPr>
        <w:t xml:space="preserve"> nr</w:t>
      </w:r>
      <w:proofErr w:type="gramEnd"/>
      <w:r w:rsidRPr="002A5389">
        <w:rPr>
          <w:rFonts w:ascii="Corbel" w:hAnsi="Corbel"/>
          <w:bCs/>
          <w:i/>
        </w:rPr>
        <w:t xml:space="preserve"> </w:t>
      </w:r>
      <w:r w:rsidR="00501730">
        <w:rPr>
          <w:rFonts w:ascii="Corbel" w:hAnsi="Corbel"/>
          <w:bCs/>
          <w:i/>
        </w:rPr>
        <w:t>61</w:t>
      </w:r>
      <w:r w:rsidR="00F17567" w:rsidRPr="002A5389">
        <w:rPr>
          <w:rFonts w:ascii="Corbel" w:hAnsi="Corbel"/>
          <w:bCs/>
          <w:i/>
        </w:rPr>
        <w:t>/20</w:t>
      </w:r>
      <w:r w:rsidR="00501730">
        <w:rPr>
          <w:rFonts w:ascii="Corbel" w:hAnsi="Corbel"/>
          <w:bCs/>
          <w:i/>
        </w:rPr>
        <w:t>25</w:t>
      </w:r>
    </w:p>
    <w:p w14:paraId="726BA64E" w14:textId="77777777" w:rsidR="0085747A" w:rsidRPr="002A538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A5389">
        <w:rPr>
          <w:rFonts w:ascii="Corbel" w:hAnsi="Corbel"/>
          <w:b/>
          <w:smallCaps/>
          <w:sz w:val="24"/>
          <w:szCs w:val="24"/>
        </w:rPr>
        <w:t>SYLABUS</w:t>
      </w:r>
    </w:p>
    <w:p w14:paraId="0344024D" w14:textId="5A30CD5C" w:rsidR="0085747A" w:rsidRPr="002A5389" w:rsidRDefault="0071620A" w:rsidP="004553F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A5389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2A5389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071B51">
        <w:rPr>
          <w:rFonts w:ascii="Corbel" w:hAnsi="Corbel"/>
          <w:i/>
          <w:smallCaps/>
          <w:sz w:val="24"/>
          <w:szCs w:val="24"/>
        </w:rPr>
        <w:t>202</w:t>
      </w:r>
      <w:r w:rsidR="00501730">
        <w:rPr>
          <w:rFonts w:ascii="Corbel" w:hAnsi="Corbel"/>
          <w:i/>
          <w:smallCaps/>
          <w:sz w:val="24"/>
          <w:szCs w:val="24"/>
        </w:rPr>
        <w:t>5</w:t>
      </w:r>
      <w:r w:rsidR="00071B51">
        <w:rPr>
          <w:rFonts w:ascii="Corbel" w:hAnsi="Corbel"/>
          <w:i/>
          <w:smallCaps/>
          <w:sz w:val="24"/>
          <w:szCs w:val="24"/>
        </w:rPr>
        <w:t>-202</w:t>
      </w:r>
      <w:r w:rsidR="00501730">
        <w:rPr>
          <w:rFonts w:ascii="Corbel" w:hAnsi="Corbel"/>
          <w:i/>
          <w:smallCaps/>
          <w:sz w:val="24"/>
          <w:szCs w:val="24"/>
        </w:rPr>
        <w:t>7</w:t>
      </w:r>
    </w:p>
    <w:p w14:paraId="6318E983" w14:textId="48EB3873" w:rsidR="00445970" w:rsidRPr="002A5389" w:rsidRDefault="00445970" w:rsidP="004553F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A5389">
        <w:rPr>
          <w:rFonts w:ascii="Corbel" w:hAnsi="Corbel"/>
          <w:sz w:val="20"/>
          <w:szCs w:val="20"/>
        </w:rPr>
        <w:t xml:space="preserve">Rok akademicki   </w:t>
      </w:r>
      <w:r w:rsidR="00A14001" w:rsidRPr="002A5389">
        <w:rPr>
          <w:rFonts w:ascii="Corbel" w:hAnsi="Corbel"/>
          <w:sz w:val="20"/>
          <w:szCs w:val="20"/>
        </w:rPr>
        <w:t>202</w:t>
      </w:r>
      <w:r w:rsidR="00501730">
        <w:rPr>
          <w:rFonts w:ascii="Corbel" w:hAnsi="Corbel"/>
          <w:sz w:val="20"/>
          <w:szCs w:val="20"/>
        </w:rPr>
        <w:t>6</w:t>
      </w:r>
      <w:r w:rsidR="004553FE" w:rsidRPr="002A5389">
        <w:rPr>
          <w:rFonts w:ascii="Corbel" w:hAnsi="Corbel"/>
          <w:sz w:val="20"/>
          <w:szCs w:val="20"/>
        </w:rPr>
        <w:t>/202</w:t>
      </w:r>
      <w:r w:rsidR="00501730">
        <w:rPr>
          <w:rFonts w:ascii="Corbel" w:hAnsi="Corbel"/>
          <w:sz w:val="20"/>
          <w:szCs w:val="20"/>
        </w:rPr>
        <w:t>7</w:t>
      </w:r>
    </w:p>
    <w:p w14:paraId="4DC32081" w14:textId="77777777" w:rsidR="0085747A" w:rsidRPr="002A538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C2E481" w14:textId="586EA761" w:rsidR="0085747A" w:rsidRPr="002A5389" w:rsidRDefault="0085747A" w:rsidP="004553FE">
      <w:pPr>
        <w:pStyle w:val="Punktygwne"/>
        <w:numPr>
          <w:ilvl w:val="0"/>
          <w:numId w:val="7"/>
        </w:numPr>
        <w:spacing w:before="0" w:after="0"/>
        <w:ind w:left="426" w:hanging="426"/>
        <w:rPr>
          <w:rFonts w:ascii="Corbel" w:hAnsi="Corbel"/>
          <w:szCs w:val="24"/>
        </w:rPr>
      </w:pPr>
      <w:r w:rsidRPr="002A5389">
        <w:rPr>
          <w:rFonts w:ascii="Corbel" w:hAnsi="Corbel"/>
          <w:szCs w:val="24"/>
        </w:rPr>
        <w:t xml:space="preserve">Podstawowe </w:t>
      </w:r>
      <w:r w:rsidR="00445970" w:rsidRPr="002A5389">
        <w:rPr>
          <w:rFonts w:ascii="Corbel" w:hAnsi="Corbel"/>
          <w:szCs w:val="24"/>
        </w:rPr>
        <w:t>informacje o przedmiocie</w:t>
      </w:r>
    </w:p>
    <w:p w14:paraId="5A465D1A" w14:textId="77777777" w:rsidR="004553FE" w:rsidRPr="002A5389" w:rsidRDefault="004553FE" w:rsidP="004553FE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A5389" w14:paraId="2E93101F" w14:textId="77777777" w:rsidTr="00501730">
        <w:tc>
          <w:tcPr>
            <w:tcW w:w="2694" w:type="dxa"/>
            <w:vAlign w:val="center"/>
          </w:tcPr>
          <w:p w14:paraId="3CC51B6E" w14:textId="77777777" w:rsidR="0085747A" w:rsidRPr="002A538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0BA1A62" w14:textId="59944B28" w:rsidR="0085747A" w:rsidRPr="002A5389" w:rsidRDefault="009D72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Analiza strategiczna inwestycji</w:t>
            </w:r>
          </w:p>
        </w:tc>
      </w:tr>
      <w:tr w:rsidR="0085747A" w:rsidRPr="002A5389" w14:paraId="1A2C4EAA" w14:textId="77777777" w:rsidTr="00501730">
        <w:tc>
          <w:tcPr>
            <w:tcW w:w="2694" w:type="dxa"/>
            <w:vAlign w:val="center"/>
          </w:tcPr>
          <w:p w14:paraId="5ADE4C1A" w14:textId="77777777" w:rsidR="0085747A" w:rsidRPr="002A538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A538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1A6F4B" w14:textId="6E55EB80" w:rsidR="0085747A" w:rsidRPr="002A5389" w:rsidRDefault="009D72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E/II/GFiR/C.6</w:t>
            </w:r>
          </w:p>
        </w:tc>
      </w:tr>
      <w:tr w:rsidR="00501730" w:rsidRPr="002A5389" w14:paraId="4CF3D3D1" w14:textId="77777777" w:rsidTr="00501730">
        <w:tc>
          <w:tcPr>
            <w:tcW w:w="2694" w:type="dxa"/>
            <w:vAlign w:val="center"/>
          </w:tcPr>
          <w:p w14:paraId="30D28F00" w14:textId="77777777" w:rsidR="00501730" w:rsidRPr="002A5389" w:rsidRDefault="00501730" w:rsidP="0050173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C4B22B" w14:textId="605F4FB4" w:rsidR="00501730" w:rsidRPr="002A5389" w:rsidRDefault="00501730" w:rsidP="005017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01730" w:rsidRPr="002A5389" w14:paraId="7E1E8BDC" w14:textId="77777777" w:rsidTr="00501730">
        <w:tc>
          <w:tcPr>
            <w:tcW w:w="2694" w:type="dxa"/>
            <w:vAlign w:val="center"/>
          </w:tcPr>
          <w:p w14:paraId="4111DB9B" w14:textId="77777777" w:rsidR="00501730" w:rsidRPr="002A5389" w:rsidRDefault="00501730" w:rsidP="005017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22AB9D" w14:textId="5E1DD38A" w:rsidR="00501730" w:rsidRPr="002A5389" w:rsidRDefault="00501730" w:rsidP="0050173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2A5389" w14:paraId="16049B3D" w14:textId="77777777" w:rsidTr="00501730">
        <w:tc>
          <w:tcPr>
            <w:tcW w:w="2694" w:type="dxa"/>
            <w:vAlign w:val="center"/>
          </w:tcPr>
          <w:p w14:paraId="74E8715A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518268" w14:textId="5669AFF5" w:rsidR="0085747A" w:rsidRPr="002A5389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2A5389" w14:paraId="31999CC7" w14:textId="77777777" w:rsidTr="00501730">
        <w:tc>
          <w:tcPr>
            <w:tcW w:w="2694" w:type="dxa"/>
            <w:vAlign w:val="center"/>
          </w:tcPr>
          <w:p w14:paraId="49C42344" w14:textId="77777777" w:rsidR="0085747A" w:rsidRPr="002A538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89B2B6" w14:textId="1289F4A9" w:rsidR="0085747A" w:rsidRPr="002A538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553FE" w:rsidRPr="002A538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2A5389" w14:paraId="2023AB45" w14:textId="77777777" w:rsidTr="00501730">
        <w:tc>
          <w:tcPr>
            <w:tcW w:w="2694" w:type="dxa"/>
            <w:vAlign w:val="center"/>
          </w:tcPr>
          <w:p w14:paraId="6D203BA8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9D932C" w14:textId="77777777" w:rsidR="0085747A" w:rsidRPr="002A538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2A5389" w14:paraId="3CEFD471" w14:textId="77777777" w:rsidTr="00501730">
        <w:tc>
          <w:tcPr>
            <w:tcW w:w="2694" w:type="dxa"/>
            <w:vAlign w:val="center"/>
          </w:tcPr>
          <w:p w14:paraId="136E36F5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3F1406" w14:textId="761AC425" w:rsidR="0085747A" w:rsidRPr="002A5389" w:rsidRDefault="00400F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 w:rsidRPr="002A538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2A5389" w14:paraId="67D546F0" w14:textId="77777777" w:rsidTr="00501730">
        <w:tc>
          <w:tcPr>
            <w:tcW w:w="2694" w:type="dxa"/>
            <w:vAlign w:val="center"/>
          </w:tcPr>
          <w:p w14:paraId="57B5B79C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A5389">
              <w:rPr>
                <w:rFonts w:ascii="Corbel" w:hAnsi="Corbel"/>
                <w:sz w:val="24"/>
                <w:szCs w:val="24"/>
              </w:rPr>
              <w:t>/y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51BD3A" w14:textId="6A36FE66" w:rsidR="0085747A" w:rsidRPr="002A5389" w:rsidRDefault="00455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2A5389" w14:paraId="56EE448B" w14:textId="77777777" w:rsidTr="00501730">
        <w:tc>
          <w:tcPr>
            <w:tcW w:w="2694" w:type="dxa"/>
            <w:vAlign w:val="center"/>
          </w:tcPr>
          <w:p w14:paraId="7C0F628A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443E9" w14:textId="7C7F5DAB" w:rsidR="0085747A" w:rsidRPr="002A538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2A5389" w14:paraId="0322BE08" w14:textId="77777777" w:rsidTr="00501730">
        <w:tc>
          <w:tcPr>
            <w:tcW w:w="2694" w:type="dxa"/>
            <w:vAlign w:val="center"/>
          </w:tcPr>
          <w:p w14:paraId="0DC86EED" w14:textId="77777777" w:rsidR="00923D7D" w:rsidRPr="002A538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543930" w14:textId="77777777" w:rsidR="00923D7D" w:rsidRPr="002A538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A5389" w14:paraId="77A625E7" w14:textId="77777777" w:rsidTr="00501730">
        <w:tc>
          <w:tcPr>
            <w:tcW w:w="2694" w:type="dxa"/>
            <w:vAlign w:val="center"/>
          </w:tcPr>
          <w:p w14:paraId="66E0F958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CA86E7" w14:textId="3F09EA0D" w:rsidR="0085747A" w:rsidRPr="002A5389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2A5389" w14:paraId="376A28CC" w14:textId="77777777" w:rsidTr="00501730">
        <w:tc>
          <w:tcPr>
            <w:tcW w:w="2694" w:type="dxa"/>
            <w:vAlign w:val="center"/>
          </w:tcPr>
          <w:p w14:paraId="3C0914E4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733FFA" w14:textId="1D97D714" w:rsidR="0085747A" w:rsidRPr="002A5389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7EABDED1" w14:textId="5C4362E7" w:rsidR="0085747A" w:rsidRPr="002A538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 xml:space="preserve">* </w:t>
      </w:r>
      <w:r w:rsidRPr="002A5389">
        <w:rPr>
          <w:rFonts w:ascii="Corbel" w:hAnsi="Corbel"/>
          <w:i/>
          <w:sz w:val="24"/>
          <w:szCs w:val="24"/>
        </w:rPr>
        <w:t>-</w:t>
      </w:r>
      <w:r w:rsidR="00B90885" w:rsidRPr="002A538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A5389">
        <w:rPr>
          <w:rFonts w:ascii="Corbel" w:hAnsi="Corbel"/>
          <w:b w:val="0"/>
          <w:sz w:val="24"/>
          <w:szCs w:val="24"/>
        </w:rPr>
        <w:t>e,</w:t>
      </w:r>
      <w:r w:rsidR="00C232BA">
        <w:rPr>
          <w:rFonts w:ascii="Corbel" w:hAnsi="Corbel"/>
          <w:b w:val="0"/>
          <w:sz w:val="24"/>
          <w:szCs w:val="24"/>
        </w:rPr>
        <w:t xml:space="preserve"> </w:t>
      </w:r>
      <w:r w:rsidRPr="002A538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A5389">
        <w:rPr>
          <w:rFonts w:ascii="Corbel" w:hAnsi="Corbel"/>
          <w:b w:val="0"/>
          <w:i/>
          <w:sz w:val="24"/>
          <w:szCs w:val="24"/>
        </w:rPr>
        <w:t>w Jednostce</w:t>
      </w:r>
    </w:p>
    <w:p w14:paraId="05ADD881" w14:textId="77777777" w:rsidR="0085747A" w:rsidRPr="002A538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>1.</w:t>
      </w:r>
      <w:r w:rsidR="00E22FBC" w:rsidRPr="002A5389">
        <w:rPr>
          <w:rFonts w:ascii="Corbel" w:hAnsi="Corbel"/>
          <w:sz w:val="24"/>
          <w:szCs w:val="24"/>
        </w:rPr>
        <w:t>1</w:t>
      </w:r>
      <w:r w:rsidRPr="002A538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577E2A" w14:textId="77777777" w:rsidR="00923D7D" w:rsidRPr="002A538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A5389" w14:paraId="2900F0AD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F07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Semestr</w:t>
            </w:r>
          </w:p>
          <w:p w14:paraId="2B378D6E" w14:textId="77777777" w:rsidR="00015B8F" w:rsidRPr="002A538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(</w:t>
            </w:r>
            <w:r w:rsidR="00363F78" w:rsidRPr="002A538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F4B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AEA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6577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53C8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96C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6EF0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CAB3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2E1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104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A5389">
              <w:rPr>
                <w:rFonts w:ascii="Corbel" w:hAnsi="Corbel"/>
                <w:b/>
                <w:szCs w:val="24"/>
              </w:rPr>
              <w:t>Liczba pkt</w:t>
            </w:r>
            <w:r w:rsidR="00B90885" w:rsidRPr="002A5389">
              <w:rPr>
                <w:rFonts w:ascii="Corbel" w:hAnsi="Corbel"/>
                <w:b/>
                <w:szCs w:val="24"/>
              </w:rPr>
              <w:t>.</w:t>
            </w:r>
            <w:r w:rsidRPr="002A538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A5389" w14:paraId="0BD04376" w14:textId="77777777" w:rsidTr="00A140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D57F" w14:textId="2A32DA7D" w:rsidR="00015B8F" w:rsidRPr="002A5389" w:rsidRDefault="00A140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8E7" w14:textId="00539949" w:rsidR="00015B8F" w:rsidRPr="002A5389" w:rsidRDefault="009D72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7F" w14:textId="089AB008" w:rsidR="00015B8F" w:rsidRPr="002A5389" w:rsidRDefault="009D72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336" w14:textId="77777777" w:rsidR="00015B8F" w:rsidRPr="002A538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3FE" w14:textId="77777777" w:rsidR="00015B8F" w:rsidRPr="002A538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E42" w14:textId="77777777" w:rsidR="00015B8F" w:rsidRPr="002A538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04E6" w14:textId="77777777" w:rsidR="00015B8F" w:rsidRPr="002A538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CD1D" w14:textId="77777777" w:rsidR="00015B8F" w:rsidRPr="002A538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80B" w14:textId="77777777" w:rsidR="00015B8F" w:rsidRPr="002A538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4EA" w14:textId="3DD98AB9" w:rsidR="00015B8F" w:rsidRPr="002A5389" w:rsidRDefault="003230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FCED51" w14:textId="77777777" w:rsidR="00923D7D" w:rsidRPr="002A538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28F260" w14:textId="77777777" w:rsidR="0085747A" w:rsidRPr="002A538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>1.</w:t>
      </w:r>
      <w:r w:rsidR="00E22FBC" w:rsidRPr="002A5389">
        <w:rPr>
          <w:rFonts w:ascii="Corbel" w:hAnsi="Corbel"/>
          <w:smallCaps w:val="0"/>
          <w:szCs w:val="24"/>
        </w:rPr>
        <w:t>2</w:t>
      </w:r>
      <w:r w:rsidR="00F83B28" w:rsidRPr="002A5389">
        <w:rPr>
          <w:rFonts w:ascii="Corbel" w:hAnsi="Corbel"/>
          <w:smallCaps w:val="0"/>
          <w:szCs w:val="24"/>
        </w:rPr>
        <w:t>.</w:t>
      </w:r>
      <w:r w:rsidR="00F83B28" w:rsidRPr="002A5389">
        <w:rPr>
          <w:rFonts w:ascii="Corbel" w:hAnsi="Corbel"/>
          <w:smallCaps w:val="0"/>
          <w:szCs w:val="24"/>
        </w:rPr>
        <w:tab/>
      </w:r>
      <w:r w:rsidRPr="002A5389">
        <w:rPr>
          <w:rFonts w:ascii="Corbel" w:hAnsi="Corbel"/>
          <w:smallCaps w:val="0"/>
          <w:szCs w:val="24"/>
        </w:rPr>
        <w:t xml:space="preserve">Sposób realizacji zajęć  </w:t>
      </w:r>
    </w:p>
    <w:p w14:paraId="5DB6FAC5" w14:textId="77777777" w:rsidR="00F22E10" w:rsidRPr="002A5389" w:rsidRDefault="00F22E10" w:rsidP="00F22E1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r w:rsidRPr="002A5389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2A5389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2A5389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4FBF4A48" w14:textId="23327607" w:rsidR="00F22E10" w:rsidRPr="002A5389" w:rsidRDefault="00F22E10" w:rsidP="00F22E1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A5389">
        <w:rPr>
          <w:rFonts w:ascii="MS Gothic" w:eastAsia="MS Gothic" w:hAnsi="MS Gothic" w:cs="MS Gothic" w:hint="eastAsia"/>
          <w:b w:val="0"/>
          <w:szCs w:val="24"/>
        </w:rPr>
        <w:t>☐</w:t>
      </w:r>
      <w:r w:rsidRPr="002A538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2A5389">
        <w:rPr>
          <w:rFonts w:ascii="Corbel" w:hAnsi="Corbel"/>
          <w:b w:val="0"/>
          <w:smallCaps w:val="0"/>
          <w:szCs w:val="24"/>
        </w:rPr>
        <w:t>ć</w:t>
      </w:r>
    </w:p>
    <w:p w14:paraId="61E6AAFB" w14:textId="77777777" w:rsidR="00F22E10" w:rsidRPr="002A5389" w:rsidRDefault="00F22E10" w:rsidP="00F22E1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bookmarkEnd w:id="1"/>
    <w:p w14:paraId="1161DE78" w14:textId="371CB197" w:rsidR="00E22FBC" w:rsidRDefault="00E22FBC" w:rsidP="00BE6BFA">
      <w:pPr>
        <w:pStyle w:val="Punktygwne"/>
        <w:numPr>
          <w:ilvl w:val="1"/>
          <w:numId w:val="7"/>
        </w:numPr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>For</w:t>
      </w:r>
      <w:r w:rsidR="00445970" w:rsidRPr="002A5389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2A5389">
        <w:rPr>
          <w:rFonts w:ascii="Corbel" w:hAnsi="Corbel"/>
          <w:smallCaps w:val="0"/>
          <w:szCs w:val="24"/>
        </w:rPr>
        <w:t xml:space="preserve">przedmiotu </w:t>
      </w:r>
      <w:r w:rsidRPr="002A5389">
        <w:rPr>
          <w:rFonts w:ascii="Corbel" w:hAnsi="Corbel"/>
          <w:smallCaps w:val="0"/>
          <w:szCs w:val="24"/>
        </w:rPr>
        <w:t xml:space="preserve"> (</w:t>
      </w:r>
      <w:proofErr w:type="gramEnd"/>
      <w:r w:rsidRPr="002A5389">
        <w:rPr>
          <w:rFonts w:ascii="Corbel" w:hAnsi="Corbel"/>
          <w:smallCaps w:val="0"/>
          <w:szCs w:val="24"/>
        </w:rPr>
        <w:t xml:space="preserve">z toku) </w:t>
      </w:r>
      <w:r w:rsidRPr="002A538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A9A49B" w14:textId="77777777" w:rsidR="00BE6BFA" w:rsidRPr="002A5389" w:rsidRDefault="00BE6BFA" w:rsidP="00BE6BFA">
      <w:pPr>
        <w:pStyle w:val="Punktygwne"/>
        <w:tabs>
          <w:tab w:val="left" w:pos="709"/>
        </w:tabs>
        <w:spacing w:before="0" w:after="0"/>
        <w:ind w:left="1080"/>
        <w:rPr>
          <w:rFonts w:ascii="Corbel" w:hAnsi="Corbel"/>
          <w:smallCaps w:val="0"/>
          <w:szCs w:val="24"/>
        </w:rPr>
      </w:pPr>
    </w:p>
    <w:p w14:paraId="0B6E01E8" w14:textId="251ACD49" w:rsidR="00E960BB" w:rsidRPr="002A5389" w:rsidRDefault="00DF30F8" w:rsidP="00F22E10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49F97D84" w14:textId="77777777" w:rsidR="009F7ACF" w:rsidRPr="002A5389" w:rsidRDefault="009F7AC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4BE73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A5389">
        <w:rPr>
          <w:rFonts w:ascii="Corbel" w:hAnsi="Corbel"/>
          <w:szCs w:val="24"/>
        </w:rPr>
        <w:t xml:space="preserve">2.Wymagania wstępne </w:t>
      </w:r>
    </w:p>
    <w:p w14:paraId="43CBEA39" w14:textId="77777777" w:rsidR="00BE6BFA" w:rsidRPr="002A5389" w:rsidRDefault="00BE6BF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A5389" w14:paraId="231B0559" w14:textId="77777777" w:rsidTr="00745302">
        <w:tc>
          <w:tcPr>
            <w:tcW w:w="9670" w:type="dxa"/>
          </w:tcPr>
          <w:p w14:paraId="51D9944C" w14:textId="21C24CC5" w:rsidR="0085747A" w:rsidRPr="002A5389" w:rsidRDefault="009D72B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i problemów z zakresu podstaw zarządzania, teorii przedsiębiorstwa, ekonomii i organizacji przedsiębiorstwa.</w:t>
            </w:r>
          </w:p>
        </w:tc>
      </w:tr>
    </w:tbl>
    <w:p w14:paraId="5EA8E3B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9D9CEA" w14:textId="77777777" w:rsidR="008033C9" w:rsidRPr="002A5389" w:rsidRDefault="008033C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5197C" w14:textId="77777777" w:rsidR="0085747A" w:rsidRPr="002A538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A5389">
        <w:rPr>
          <w:rFonts w:ascii="Corbel" w:hAnsi="Corbel"/>
          <w:szCs w:val="24"/>
        </w:rPr>
        <w:lastRenderedPageBreak/>
        <w:t>3.</w:t>
      </w:r>
      <w:r w:rsidR="00A84C85" w:rsidRPr="002A5389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2A5389">
        <w:rPr>
          <w:rFonts w:ascii="Corbel" w:hAnsi="Corbel"/>
          <w:szCs w:val="24"/>
        </w:rPr>
        <w:t>się</w:t>
      </w:r>
      <w:r w:rsidR="0085747A" w:rsidRPr="002A5389">
        <w:rPr>
          <w:rFonts w:ascii="Corbel" w:hAnsi="Corbel"/>
          <w:szCs w:val="24"/>
        </w:rPr>
        <w:t xml:space="preserve"> ,</w:t>
      </w:r>
      <w:proofErr w:type="gramEnd"/>
      <w:r w:rsidR="0085747A" w:rsidRPr="002A5389">
        <w:rPr>
          <w:rFonts w:ascii="Corbel" w:hAnsi="Corbel"/>
          <w:szCs w:val="24"/>
        </w:rPr>
        <w:t xml:space="preserve"> treści Programowe i stosowane metody Dydaktyczne</w:t>
      </w:r>
    </w:p>
    <w:p w14:paraId="601F6563" w14:textId="77777777" w:rsidR="0085747A" w:rsidRPr="002A538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8181C6" w14:textId="02594ADE" w:rsidR="0085747A" w:rsidRPr="002A538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 xml:space="preserve">3.1 </w:t>
      </w:r>
      <w:r w:rsidR="00C05F44" w:rsidRPr="002A5389">
        <w:rPr>
          <w:rFonts w:ascii="Corbel" w:hAnsi="Corbel"/>
          <w:sz w:val="24"/>
          <w:szCs w:val="24"/>
        </w:rPr>
        <w:t>Cele przedmiotu</w:t>
      </w:r>
    </w:p>
    <w:p w14:paraId="3699D508" w14:textId="468E5818" w:rsidR="009D72BD" w:rsidRPr="002A5389" w:rsidRDefault="009D72BD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D72BD" w:rsidRPr="002A5389" w14:paraId="0114CD3F" w14:textId="77777777" w:rsidTr="00A755D8">
        <w:tc>
          <w:tcPr>
            <w:tcW w:w="851" w:type="dxa"/>
          </w:tcPr>
          <w:p w14:paraId="0524A8BD" w14:textId="77777777" w:rsidR="009D72BD" w:rsidRPr="002A5389" w:rsidRDefault="009D72BD" w:rsidP="009D72B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</w:rPr>
            </w:pPr>
            <w:r w:rsidRPr="002A5389">
              <w:rPr>
                <w:rFonts w:ascii="Corbel" w:eastAsia="Times New Roman" w:hAnsi="Corbel"/>
                <w:sz w:val="24"/>
              </w:rPr>
              <w:t>C1</w:t>
            </w:r>
          </w:p>
        </w:tc>
        <w:tc>
          <w:tcPr>
            <w:tcW w:w="8819" w:type="dxa"/>
          </w:tcPr>
          <w:p w14:paraId="6A6A0A2A" w14:textId="1087F82E" w:rsidR="009D72BD" w:rsidRPr="002A5389" w:rsidRDefault="009D72BD" w:rsidP="00A755D8">
            <w:pPr>
              <w:tabs>
                <w:tab w:val="left" w:pos="800"/>
              </w:tabs>
              <w:spacing w:after="0" w:line="240" w:lineRule="auto"/>
              <w:rPr>
                <w:rFonts w:ascii="Corbel" w:eastAsia="Times New Roman" w:hAnsi="Corbel"/>
                <w:sz w:val="24"/>
              </w:rPr>
            </w:pPr>
            <w:r w:rsidRPr="002A5389">
              <w:rPr>
                <w:rFonts w:ascii="Corbel" w:eastAsia="Times New Roman" w:hAnsi="Corbel"/>
                <w:sz w:val="24"/>
              </w:rPr>
              <w:t xml:space="preserve">Omówienie </w:t>
            </w:r>
            <w:r w:rsidR="00BE6BFA">
              <w:rPr>
                <w:rFonts w:ascii="Corbel" w:eastAsia="Times New Roman" w:hAnsi="Corbel"/>
                <w:sz w:val="24"/>
              </w:rPr>
              <w:t xml:space="preserve">istoty </w:t>
            </w:r>
            <w:r w:rsidRPr="002A5389">
              <w:rPr>
                <w:rFonts w:ascii="Corbel" w:eastAsia="Times New Roman" w:hAnsi="Corbel"/>
                <w:sz w:val="24"/>
              </w:rPr>
              <w:t>analizy strategicznej</w:t>
            </w:r>
            <w:r w:rsidR="00BE6BFA">
              <w:rPr>
                <w:rFonts w:ascii="Corbel" w:eastAsia="Times New Roman" w:hAnsi="Corbel"/>
                <w:sz w:val="24"/>
              </w:rPr>
              <w:t xml:space="preserve">, jej metod i narzędzi. </w:t>
            </w:r>
          </w:p>
        </w:tc>
      </w:tr>
      <w:tr w:rsidR="009D72BD" w:rsidRPr="002A5389" w14:paraId="6B2D6337" w14:textId="77777777" w:rsidTr="00A755D8">
        <w:tc>
          <w:tcPr>
            <w:tcW w:w="851" w:type="dxa"/>
          </w:tcPr>
          <w:p w14:paraId="16129127" w14:textId="77777777" w:rsidR="009D72BD" w:rsidRPr="002A5389" w:rsidRDefault="009D72BD" w:rsidP="009D72B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</w:rPr>
            </w:pPr>
            <w:r w:rsidRPr="002A5389">
              <w:rPr>
                <w:rFonts w:ascii="Corbel" w:eastAsia="Times New Roman" w:hAnsi="Corbel"/>
                <w:sz w:val="24"/>
              </w:rPr>
              <w:t>C2</w:t>
            </w:r>
          </w:p>
        </w:tc>
        <w:tc>
          <w:tcPr>
            <w:tcW w:w="8819" w:type="dxa"/>
          </w:tcPr>
          <w:p w14:paraId="61573F89" w14:textId="2BDCE22C" w:rsidR="009D72BD" w:rsidRPr="002A5389" w:rsidRDefault="009D72BD" w:rsidP="00A755D8">
            <w:pPr>
              <w:tabs>
                <w:tab w:val="left" w:pos="800"/>
              </w:tabs>
              <w:spacing w:after="0" w:line="240" w:lineRule="auto"/>
              <w:rPr>
                <w:rFonts w:ascii="Corbel" w:eastAsia="Times New Roman" w:hAnsi="Corbel"/>
                <w:sz w:val="24"/>
              </w:rPr>
            </w:pPr>
            <w:r w:rsidRPr="002A5389">
              <w:rPr>
                <w:rFonts w:ascii="Corbel" w:eastAsia="Times New Roman" w:hAnsi="Corbel"/>
                <w:sz w:val="24"/>
              </w:rPr>
              <w:t>Zapoznanie z</w:t>
            </w:r>
            <w:r w:rsidR="00BE6BFA">
              <w:rPr>
                <w:rFonts w:ascii="Corbel" w:eastAsia="Times New Roman" w:hAnsi="Corbel"/>
                <w:sz w:val="24"/>
              </w:rPr>
              <w:t>e specyfiką inwestycji, jej rodzajów, uwarunkowań i przebiegu.</w:t>
            </w:r>
          </w:p>
        </w:tc>
      </w:tr>
      <w:tr w:rsidR="009D72BD" w:rsidRPr="002A5389" w14:paraId="74603887" w14:textId="77777777" w:rsidTr="00A755D8">
        <w:tc>
          <w:tcPr>
            <w:tcW w:w="851" w:type="dxa"/>
          </w:tcPr>
          <w:p w14:paraId="4744217A" w14:textId="77777777" w:rsidR="009D72BD" w:rsidRPr="002A5389" w:rsidRDefault="009D72BD" w:rsidP="009D72B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</w:rPr>
            </w:pPr>
            <w:r w:rsidRPr="002A5389">
              <w:rPr>
                <w:rFonts w:ascii="Corbel" w:eastAsia="Times New Roman" w:hAnsi="Corbel"/>
                <w:sz w:val="24"/>
              </w:rPr>
              <w:t>C3</w:t>
            </w:r>
          </w:p>
        </w:tc>
        <w:tc>
          <w:tcPr>
            <w:tcW w:w="8819" w:type="dxa"/>
          </w:tcPr>
          <w:p w14:paraId="1BC51FC3" w14:textId="03E2070C" w:rsidR="009D72BD" w:rsidRPr="002A5389" w:rsidRDefault="00BE6BFA" w:rsidP="00A755D8">
            <w:pPr>
              <w:tabs>
                <w:tab w:val="left" w:pos="800"/>
              </w:tabs>
              <w:spacing w:after="0" w:line="240" w:lineRule="auto"/>
              <w:rPr>
                <w:rFonts w:ascii="Corbel" w:eastAsia="Times New Roman" w:hAnsi="Corbel"/>
                <w:sz w:val="24"/>
              </w:rPr>
            </w:pPr>
            <w:proofErr w:type="gramStart"/>
            <w:r>
              <w:rPr>
                <w:rFonts w:ascii="Corbel" w:eastAsia="Times New Roman" w:hAnsi="Corbel"/>
                <w:sz w:val="24"/>
              </w:rPr>
              <w:t xml:space="preserve">Analiza </w:t>
            </w:r>
            <w:r w:rsidR="009D72BD" w:rsidRPr="002A5389">
              <w:rPr>
                <w:rFonts w:ascii="Corbel" w:eastAsia="Times New Roman" w:hAnsi="Corbel"/>
                <w:sz w:val="24"/>
              </w:rPr>
              <w:t xml:space="preserve"> </w:t>
            </w:r>
            <w:r>
              <w:rPr>
                <w:rFonts w:ascii="Corbel" w:eastAsia="Times New Roman" w:hAnsi="Corbel"/>
                <w:sz w:val="24"/>
              </w:rPr>
              <w:t>przyczyn</w:t>
            </w:r>
            <w:proofErr w:type="gramEnd"/>
            <w:r>
              <w:rPr>
                <w:rFonts w:ascii="Corbel" w:eastAsia="Times New Roman" w:hAnsi="Corbel"/>
                <w:sz w:val="24"/>
              </w:rPr>
              <w:t xml:space="preserve"> i konsekwencji problemów towarzyszących inwestycjom przedsiębiorstw</w:t>
            </w:r>
          </w:p>
        </w:tc>
      </w:tr>
    </w:tbl>
    <w:p w14:paraId="63346752" w14:textId="77777777" w:rsidR="0085747A" w:rsidRPr="002A538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6C9F1C" w14:textId="77777777" w:rsidR="001D7B54" w:rsidRPr="002A538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b/>
          <w:sz w:val="24"/>
          <w:szCs w:val="24"/>
        </w:rPr>
        <w:t xml:space="preserve">3.2 </w:t>
      </w:r>
      <w:r w:rsidR="001D7B54" w:rsidRPr="002A5389">
        <w:rPr>
          <w:rFonts w:ascii="Corbel" w:hAnsi="Corbel"/>
          <w:b/>
          <w:sz w:val="24"/>
          <w:szCs w:val="24"/>
        </w:rPr>
        <w:t xml:space="preserve">Efekty </w:t>
      </w:r>
      <w:r w:rsidR="00C05F44" w:rsidRPr="002A538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A5389">
        <w:rPr>
          <w:rFonts w:ascii="Corbel" w:hAnsi="Corbel"/>
          <w:b/>
          <w:sz w:val="24"/>
          <w:szCs w:val="24"/>
        </w:rPr>
        <w:t>dla przedmiotu</w:t>
      </w:r>
    </w:p>
    <w:p w14:paraId="1E20EBB6" w14:textId="77777777" w:rsidR="001D7B54" w:rsidRPr="002A538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3"/>
        <w:gridCol w:w="1865"/>
      </w:tblGrid>
      <w:tr w:rsidR="0085747A" w:rsidRPr="002A5389" w14:paraId="07881B9F" w14:textId="77777777" w:rsidTr="006371F2">
        <w:tc>
          <w:tcPr>
            <w:tcW w:w="1682" w:type="dxa"/>
            <w:vAlign w:val="center"/>
          </w:tcPr>
          <w:p w14:paraId="6FFF6661" w14:textId="77777777" w:rsidR="0085747A" w:rsidRPr="002A5389" w:rsidRDefault="0085747A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A538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A538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34077918" w14:textId="77777777" w:rsidR="0085747A" w:rsidRPr="002A538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BD7040" w14:textId="77777777" w:rsidR="0085747A" w:rsidRPr="002A538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2A5389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2A538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D3E85" w:rsidRPr="002A5389" w14:paraId="57CAD5D9" w14:textId="77777777" w:rsidTr="00373373">
        <w:tc>
          <w:tcPr>
            <w:tcW w:w="1682" w:type="dxa"/>
          </w:tcPr>
          <w:p w14:paraId="58181FB5" w14:textId="27E11D4F" w:rsidR="005D3E85" w:rsidRPr="002A5389" w:rsidRDefault="005D3E85" w:rsidP="000F4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3" w:type="dxa"/>
          </w:tcPr>
          <w:p w14:paraId="3085492F" w14:textId="167C0D0E" w:rsidR="005D3E85" w:rsidRPr="002A5389" w:rsidRDefault="007C59B8" w:rsidP="0037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Definiuje   istotę   metod   analizy   strategicznej przedsiębiorstw oraz procesu inwestycyjnego</w:t>
            </w:r>
          </w:p>
        </w:tc>
        <w:tc>
          <w:tcPr>
            <w:tcW w:w="1865" w:type="dxa"/>
          </w:tcPr>
          <w:p w14:paraId="04554F2B" w14:textId="1361188C" w:rsidR="005D3E85" w:rsidRPr="002A5389" w:rsidRDefault="005D3E85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6701F" w:rsidRPr="002A538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7C59B8" w:rsidRPr="002A5389" w14:paraId="38EA092F" w14:textId="77777777" w:rsidTr="00E03ECB">
        <w:tc>
          <w:tcPr>
            <w:tcW w:w="1682" w:type="dxa"/>
          </w:tcPr>
          <w:p w14:paraId="112A7E36" w14:textId="08051FFA" w:rsidR="007C59B8" w:rsidRPr="002A5389" w:rsidRDefault="000F41D1" w:rsidP="000F41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3" w:type="dxa"/>
          </w:tcPr>
          <w:p w14:paraId="2638888E" w14:textId="3E97CA18" w:rsidR="007C59B8" w:rsidRPr="002A5389" w:rsidRDefault="007C59B8" w:rsidP="00E03EC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Potrafi</w:t>
            </w:r>
            <w:r w:rsidR="00D90B72">
              <w:rPr>
                <w:rFonts w:ascii="Corbel" w:hAnsi="Corbel"/>
                <w:sz w:val="24"/>
                <w:szCs w:val="24"/>
              </w:rPr>
              <w:t xml:space="preserve"> dokonać wyboru </w:t>
            </w:r>
            <w:proofErr w:type="gramStart"/>
            <w:r w:rsidR="00D90B72">
              <w:rPr>
                <w:rFonts w:ascii="Corbel" w:hAnsi="Corbel"/>
                <w:sz w:val="24"/>
                <w:szCs w:val="24"/>
              </w:rPr>
              <w:t xml:space="preserve">i 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wykorzystać</w:t>
            </w:r>
            <w:proofErr w:type="gramEnd"/>
            <w:r w:rsidRPr="002A5389">
              <w:rPr>
                <w:rFonts w:ascii="Corbel" w:hAnsi="Corbel"/>
                <w:sz w:val="24"/>
                <w:szCs w:val="24"/>
              </w:rPr>
              <w:t xml:space="preserve"> metody analizy strategicznej przedsiębiorstw</w:t>
            </w:r>
            <w:r w:rsidR="00D90B7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61DB6622" w14:textId="77777777" w:rsidR="007C59B8" w:rsidRPr="002A5389" w:rsidRDefault="007C59B8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7C59B8" w:rsidRPr="002A5389" w14:paraId="0F7721FC" w14:textId="77777777" w:rsidTr="00E03ECB">
        <w:tc>
          <w:tcPr>
            <w:tcW w:w="1682" w:type="dxa"/>
          </w:tcPr>
          <w:p w14:paraId="056F19F5" w14:textId="23DA69C2" w:rsidR="007C59B8" w:rsidRPr="002A5389" w:rsidRDefault="000F41D1" w:rsidP="000F41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3" w:type="dxa"/>
          </w:tcPr>
          <w:p w14:paraId="1243833B" w14:textId="56EF0972" w:rsidR="007C59B8" w:rsidRPr="002A5389" w:rsidRDefault="007C59B8" w:rsidP="00E03EC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 xml:space="preserve">Formułuje wnioski i rekomendacje wynikające z analizy strategicznej </w:t>
            </w:r>
          </w:p>
        </w:tc>
        <w:tc>
          <w:tcPr>
            <w:tcW w:w="1865" w:type="dxa"/>
          </w:tcPr>
          <w:p w14:paraId="430E1CE4" w14:textId="77777777" w:rsidR="007C59B8" w:rsidRPr="002A5389" w:rsidRDefault="007C59B8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C59B8" w:rsidRPr="002A5389" w14:paraId="273B8B82" w14:textId="77777777" w:rsidTr="00E03ECB">
        <w:tc>
          <w:tcPr>
            <w:tcW w:w="1682" w:type="dxa"/>
          </w:tcPr>
          <w:p w14:paraId="14F2F2FC" w14:textId="6AEDB52E" w:rsidR="007C59B8" w:rsidRPr="002A5389" w:rsidRDefault="000F41D1" w:rsidP="000F41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</w:tcPr>
          <w:p w14:paraId="47605DA7" w14:textId="7CF29726" w:rsidR="007C59B8" w:rsidRPr="002A5389" w:rsidRDefault="007C59B8" w:rsidP="00E03EC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Wskazuje na uwarunkowania i determinanty pozycji strategicznej przedsiębiorstwa</w:t>
            </w:r>
            <w:r w:rsidR="00D90B72">
              <w:rPr>
                <w:rFonts w:ascii="Corbel" w:hAnsi="Corbel"/>
                <w:sz w:val="24"/>
                <w:szCs w:val="24"/>
              </w:rPr>
              <w:t xml:space="preserve"> na rynku</w:t>
            </w:r>
          </w:p>
        </w:tc>
        <w:tc>
          <w:tcPr>
            <w:tcW w:w="1865" w:type="dxa"/>
          </w:tcPr>
          <w:p w14:paraId="56F59AAC" w14:textId="60DAA936" w:rsidR="007C59B8" w:rsidRPr="002A5389" w:rsidRDefault="007C59B8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7C59B8" w:rsidRPr="002A5389" w14:paraId="00899AE3" w14:textId="77777777" w:rsidTr="00E03ECB">
        <w:tc>
          <w:tcPr>
            <w:tcW w:w="1682" w:type="dxa"/>
          </w:tcPr>
          <w:p w14:paraId="3263B798" w14:textId="60301A3D" w:rsidR="007C59B8" w:rsidRPr="002A5389" w:rsidRDefault="000F41D1" w:rsidP="000F41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3" w:type="dxa"/>
          </w:tcPr>
          <w:p w14:paraId="368712FE" w14:textId="1F2B755B" w:rsidR="007C59B8" w:rsidRPr="002A5389" w:rsidRDefault="007C59B8" w:rsidP="00E03EC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Opracowuje prognozy procesów gospodarczych będących konsekwencją zrealizowania przedsięwzięcia inwestycyjnego</w:t>
            </w:r>
          </w:p>
        </w:tc>
        <w:tc>
          <w:tcPr>
            <w:tcW w:w="1865" w:type="dxa"/>
          </w:tcPr>
          <w:p w14:paraId="76F06CC4" w14:textId="20E201EF" w:rsidR="007C59B8" w:rsidRPr="002A5389" w:rsidRDefault="007C59B8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7C59B8" w:rsidRPr="002A5389" w14:paraId="773C3992" w14:textId="77777777" w:rsidTr="00E03ECB">
        <w:tc>
          <w:tcPr>
            <w:tcW w:w="1682" w:type="dxa"/>
          </w:tcPr>
          <w:p w14:paraId="4AE31BB6" w14:textId="262D10BB" w:rsidR="007C59B8" w:rsidRPr="002A5389" w:rsidRDefault="000F41D1" w:rsidP="000F41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3" w:type="dxa"/>
          </w:tcPr>
          <w:p w14:paraId="05AAFD1F" w14:textId="1D8CC753" w:rsidR="007C59B8" w:rsidRPr="002A5389" w:rsidRDefault="007C59B8" w:rsidP="00E03EC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Potrafi pozy</w:t>
            </w:r>
            <w:r w:rsidR="000F41D1" w:rsidRPr="002A5389">
              <w:rPr>
                <w:rFonts w:ascii="Corbel" w:hAnsi="Corbel"/>
                <w:sz w:val="24"/>
                <w:szCs w:val="24"/>
              </w:rPr>
              <w:t xml:space="preserve">skiwać dane niezbędne do przeprowadzenia analizy strategicznej </w:t>
            </w:r>
          </w:p>
        </w:tc>
        <w:tc>
          <w:tcPr>
            <w:tcW w:w="1865" w:type="dxa"/>
          </w:tcPr>
          <w:p w14:paraId="0BBD463D" w14:textId="798D43A9" w:rsidR="007C59B8" w:rsidRPr="002A5389" w:rsidRDefault="007C59B8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5D3E85" w:rsidRPr="002A5389" w14:paraId="0AA78D0B" w14:textId="77777777" w:rsidTr="00373373">
        <w:tc>
          <w:tcPr>
            <w:tcW w:w="1682" w:type="dxa"/>
          </w:tcPr>
          <w:p w14:paraId="1B7ACCA3" w14:textId="37D3762A" w:rsidR="005D3E85" w:rsidRPr="002A5389" w:rsidRDefault="000F41D1" w:rsidP="000F4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973" w:type="dxa"/>
          </w:tcPr>
          <w:p w14:paraId="510944C8" w14:textId="3EA2699B" w:rsidR="005D3E85" w:rsidRPr="002A5389" w:rsidRDefault="000F41D1" w:rsidP="0037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Formułuje i testuje hipotezy z zakresu zjawisk i procesów gospodarczych</w:t>
            </w:r>
          </w:p>
        </w:tc>
        <w:tc>
          <w:tcPr>
            <w:tcW w:w="1865" w:type="dxa"/>
          </w:tcPr>
          <w:p w14:paraId="6BA09601" w14:textId="70FA31A5" w:rsidR="005D3E85" w:rsidRPr="002A5389" w:rsidRDefault="007C59B8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D3E85" w:rsidRPr="002A5389" w14:paraId="4CA10615" w14:textId="77777777" w:rsidTr="00D536A6">
        <w:tc>
          <w:tcPr>
            <w:tcW w:w="1682" w:type="dxa"/>
          </w:tcPr>
          <w:p w14:paraId="238BC000" w14:textId="4366E1C0" w:rsidR="005D3E85" w:rsidRPr="002A5389" w:rsidRDefault="000F41D1" w:rsidP="000F4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973" w:type="dxa"/>
          </w:tcPr>
          <w:p w14:paraId="43518E9A" w14:textId="77777777" w:rsidR="005D3E85" w:rsidRPr="002A5389" w:rsidRDefault="005D3E85" w:rsidP="00D536A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Potrafi pracowa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ć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w grupie, przyjmuj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ą</w:t>
            </w:r>
            <w:r w:rsidRPr="002A5389">
              <w:rPr>
                <w:rFonts w:ascii="Corbel" w:hAnsi="Corbel"/>
                <w:sz w:val="24"/>
                <w:szCs w:val="24"/>
              </w:rPr>
              <w:t>c w niej r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óż</w:t>
            </w:r>
            <w:r w:rsidRPr="002A5389">
              <w:rPr>
                <w:rFonts w:ascii="Corbel" w:hAnsi="Corbel"/>
                <w:sz w:val="24"/>
                <w:szCs w:val="24"/>
              </w:rPr>
              <w:t>ne role, wyszukiwa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ć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ź</w:t>
            </w:r>
            <w:r w:rsidRPr="002A5389">
              <w:rPr>
                <w:rFonts w:ascii="Corbel" w:hAnsi="Corbel"/>
                <w:sz w:val="24"/>
                <w:szCs w:val="24"/>
              </w:rPr>
              <w:t>r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ó</w:t>
            </w:r>
            <w:r w:rsidRPr="002A5389">
              <w:rPr>
                <w:rFonts w:ascii="Corbel" w:hAnsi="Corbel"/>
                <w:sz w:val="24"/>
                <w:szCs w:val="24"/>
              </w:rPr>
              <w:t>d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ł</w:t>
            </w:r>
            <w:r w:rsidRPr="002A5389">
              <w:rPr>
                <w:rFonts w:ascii="Corbel" w:hAnsi="Corbel"/>
                <w:sz w:val="24"/>
                <w:szCs w:val="24"/>
              </w:rPr>
              <w:t>a informacji, dokonywa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ć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oceny ich </w:t>
            </w:r>
            <w:proofErr w:type="gramStart"/>
            <w:r w:rsidRPr="002A5389">
              <w:rPr>
                <w:rFonts w:ascii="Corbel" w:hAnsi="Corbel"/>
                <w:sz w:val="24"/>
                <w:szCs w:val="24"/>
              </w:rPr>
              <w:t>wiarygodno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ś</w:t>
            </w:r>
            <w:r w:rsidRPr="002A5389">
              <w:rPr>
                <w:rFonts w:ascii="Corbel" w:hAnsi="Corbel"/>
                <w:sz w:val="24"/>
                <w:szCs w:val="24"/>
              </w:rPr>
              <w:t>ci,</w:t>
            </w:r>
            <w:proofErr w:type="gramEnd"/>
            <w:r w:rsidRPr="002A5389">
              <w:rPr>
                <w:rFonts w:ascii="Corbel" w:hAnsi="Corbel"/>
                <w:sz w:val="24"/>
                <w:szCs w:val="24"/>
              </w:rPr>
              <w:t xml:space="preserve"> oraz wsp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ół</w:t>
            </w:r>
            <w:r w:rsidRPr="002A5389">
              <w:rPr>
                <w:rFonts w:ascii="Corbel" w:hAnsi="Corbel"/>
                <w:sz w:val="24"/>
                <w:szCs w:val="24"/>
              </w:rPr>
              <w:t>uczestniczy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ć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w generowaniu propozycji rozwi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ą</w:t>
            </w:r>
            <w:r w:rsidRPr="002A5389">
              <w:rPr>
                <w:rFonts w:ascii="Corbel" w:hAnsi="Corbel"/>
                <w:sz w:val="24"/>
                <w:szCs w:val="24"/>
              </w:rPr>
              <w:t>za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ń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problem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ó</w:t>
            </w:r>
            <w:r w:rsidRPr="002A5389">
              <w:rPr>
                <w:rFonts w:ascii="Corbel" w:hAnsi="Corbel"/>
                <w:sz w:val="24"/>
                <w:szCs w:val="24"/>
              </w:rPr>
              <w:t>w z zakresu doboru i kszta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ł</w:t>
            </w:r>
            <w:r w:rsidRPr="002A5389">
              <w:rPr>
                <w:rFonts w:ascii="Corbel" w:hAnsi="Corbel"/>
                <w:sz w:val="24"/>
                <w:szCs w:val="24"/>
              </w:rPr>
              <w:t>towania narz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ę</w:t>
            </w:r>
            <w:r w:rsidRPr="002A5389">
              <w:rPr>
                <w:rFonts w:ascii="Corbel" w:hAnsi="Corbel"/>
                <w:sz w:val="24"/>
                <w:szCs w:val="24"/>
              </w:rPr>
              <w:t>dzi marketingu</w:t>
            </w:r>
          </w:p>
        </w:tc>
        <w:tc>
          <w:tcPr>
            <w:tcW w:w="1865" w:type="dxa"/>
          </w:tcPr>
          <w:p w14:paraId="2AD8722E" w14:textId="77777777" w:rsidR="005D3E85" w:rsidRPr="002A5389" w:rsidRDefault="005D3E85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6371F2" w:rsidRPr="002A5389" w14:paraId="7E4A299C" w14:textId="77777777" w:rsidTr="006371F2">
        <w:trPr>
          <w:trHeight w:val="609"/>
        </w:trPr>
        <w:tc>
          <w:tcPr>
            <w:tcW w:w="1682" w:type="dxa"/>
          </w:tcPr>
          <w:p w14:paraId="0B986A79" w14:textId="6355DA55" w:rsidR="0085747A" w:rsidRPr="002A5389" w:rsidRDefault="000F41D1" w:rsidP="000F41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3" w:type="dxa"/>
          </w:tcPr>
          <w:p w14:paraId="713950E9" w14:textId="3144EA6F" w:rsidR="0085747A" w:rsidRPr="002A5389" w:rsidRDefault="000F41D1" w:rsidP="006371F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 xml:space="preserve">Jest gotów do organizowania i inspirowania inwestycyjnych projektów gospodarczych i społecznych </w:t>
            </w:r>
          </w:p>
        </w:tc>
        <w:tc>
          <w:tcPr>
            <w:tcW w:w="1865" w:type="dxa"/>
          </w:tcPr>
          <w:p w14:paraId="3EE1FA3F" w14:textId="62BFFE02" w:rsidR="0085747A" w:rsidRPr="002A5389" w:rsidRDefault="00400F8C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7C59B8" w:rsidRPr="002A538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33BC4745" w14:textId="77777777" w:rsidR="0085747A" w:rsidRPr="002A538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06E6B4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A5389">
        <w:rPr>
          <w:rFonts w:ascii="Corbel" w:hAnsi="Corbel"/>
          <w:b/>
          <w:sz w:val="24"/>
          <w:szCs w:val="24"/>
        </w:rPr>
        <w:t>3.3</w:t>
      </w:r>
      <w:r w:rsidR="0085747A" w:rsidRPr="002A5389">
        <w:rPr>
          <w:rFonts w:ascii="Corbel" w:hAnsi="Corbel"/>
          <w:b/>
          <w:sz w:val="24"/>
          <w:szCs w:val="24"/>
        </w:rPr>
        <w:t>T</w:t>
      </w:r>
      <w:r w:rsidR="001D7B54" w:rsidRPr="002A5389">
        <w:rPr>
          <w:rFonts w:ascii="Corbel" w:hAnsi="Corbel"/>
          <w:b/>
          <w:sz w:val="24"/>
          <w:szCs w:val="24"/>
        </w:rPr>
        <w:t xml:space="preserve">reści programowe </w:t>
      </w:r>
    </w:p>
    <w:p w14:paraId="565E03F2" w14:textId="77777777" w:rsidR="00BE6BFA" w:rsidRPr="002A5389" w:rsidRDefault="00BE6BF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8CD608D" w14:textId="77777777" w:rsidR="0085747A" w:rsidRPr="002A538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 xml:space="preserve">Problematyka wykładu </w:t>
      </w:r>
    </w:p>
    <w:p w14:paraId="79FE0744" w14:textId="77777777" w:rsidR="00675843" w:rsidRPr="002A538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A5389" w14:paraId="701B47DF" w14:textId="77777777" w:rsidTr="00BE6BFA">
        <w:trPr>
          <w:trHeight w:val="225"/>
        </w:trPr>
        <w:tc>
          <w:tcPr>
            <w:tcW w:w="9520" w:type="dxa"/>
          </w:tcPr>
          <w:p w14:paraId="2169BA42" w14:textId="289EEB16" w:rsidR="00AB110B" w:rsidRPr="002A538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E6BFA" w:rsidRPr="002A5389" w14:paraId="3732AC58" w14:textId="77777777" w:rsidTr="00BE6BFA">
        <w:trPr>
          <w:trHeight w:val="570"/>
        </w:trPr>
        <w:tc>
          <w:tcPr>
            <w:tcW w:w="9520" w:type="dxa"/>
          </w:tcPr>
          <w:p w14:paraId="0C7D1F9E" w14:textId="2D80BDC4" w:rsidR="00BE6BFA" w:rsidRPr="002A5389" w:rsidRDefault="00BE6BFA" w:rsidP="00BE6B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Istota analizy strategicznej i realizacji procesu inwestycyjnego w przedsiębiorstwie i gospodarce.</w:t>
            </w:r>
          </w:p>
        </w:tc>
      </w:tr>
      <w:tr w:rsidR="00BE6BFA" w:rsidRPr="002A5389" w14:paraId="6FDF888D" w14:textId="77777777" w:rsidTr="00BE6BFA">
        <w:trPr>
          <w:trHeight w:val="300"/>
        </w:trPr>
        <w:tc>
          <w:tcPr>
            <w:tcW w:w="9520" w:type="dxa"/>
          </w:tcPr>
          <w:p w14:paraId="5C101416" w14:textId="609ACB93" w:rsidR="00BE6BFA" w:rsidRPr="002A5389" w:rsidRDefault="00BE6BFA" w:rsidP="00BE6B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Uwarunkowania strategiczne inwestycji.</w:t>
            </w:r>
          </w:p>
        </w:tc>
      </w:tr>
      <w:tr w:rsidR="00BE6BFA" w:rsidRPr="002A5389" w14:paraId="26AFD493" w14:textId="77777777" w:rsidTr="00BE6BFA">
        <w:trPr>
          <w:trHeight w:val="615"/>
        </w:trPr>
        <w:tc>
          <w:tcPr>
            <w:tcW w:w="9520" w:type="dxa"/>
          </w:tcPr>
          <w:p w14:paraId="533EAE41" w14:textId="3250C54D" w:rsidR="00BE6BFA" w:rsidRPr="00BE6BFA" w:rsidRDefault="00BE6BFA" w:rsidP="00BE6B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lastRenderedPageBreak/>
              <w:t>Etapy procesu inwestycyjnego, charakterystyka z uwzględnieniem problemu koncentracji zasobów adekwatnych do poszczególnych faz procesu inwestycyjnego.</w:t>
            </w:r>
          </w:p>
        </w:tc>
      </w:tr>
      <w:tr w:rsidR="00BE6BFA" w:rsidRPr="002A5389" w14:paraId="5DF80652" w14:textId="77777777" w:rsidTr="00BE6BFA">
        <w:trPr>
          <w:trHeight w:val="249"/>
        </w:trPr>
        <w:tc>
          <w:tcPr>
            <w:tcW w:w="9520" w:type="dxa"/>
          </w:tcPr>
          <w:p w14:paraId="458016D0" w14:textId="7CC58D4D" w:rsidR="00BE6BFA" w:rsidRPr="002A5389" w:rsidRDefault="00BE6BFA" w:rsidP="00BE6B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Formy organizacyjne realizacji inwestycji gospodarczych.</w:t>
            </w:r>
          </w:p>
        </w:tc>
      </w:tr>
      <w:tr w:rsidR="00BE6BFA" w:rsidRPr="002A5389" w14:paraId="532CB60F" w14:textId="77777777" w:rsidTr="00BE6BFA">
        <w:trPr>
          <w:trHeight w:val="300"/>
        </w:trPr>
        <w:tc>
          <w:tcPr>
            <w:tcW w:w="9520" w:type="dxa"/>
          </w:tcPr>
          <w:p w14:paraId="508681C1" w14:textId="61EFE0CB" w:rsidR="00BE6BFA" w:rsidRPr="002A5389" w:rsidRDefault="00BE6BFA" w:rsidP="00BE6B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 xml:space="preserve">Źródła finansowania inwestycji. </w:t>
            </w:r>
          </w:p>
        </w:tc>
      </w:tr>
      <w:tr w:rsidR="00BE6BFA" w:rsidRPr="002A5389" w14:paraId="1132FC86" w14:textId="77777777" w:rsidTr="00BE6BFA">
        <w:trPr>
          <w:trHeight w:val="300"/>
        </w:trPr>
        <w:tc>
          <w:tcPr>
            <w:tcW w:w="9520" w:type="dxa"/>
          </w:tcPr>
          <w:p w14:paraId="11A5657C" w14:textId="669F2ED5" w:rsidR="00BE6BFA" w:rsidRPr="002A5389" w:rsidRDefault="00BE6BFA" w:rsidP="00BE6B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Znaczenie i formuły partnerstwa publiczno-prywatnego w realizacji przedsięwzięć inwestycyjnych.</w:t>
            </w:r>
          </w:p>
        </w:tc>
      </w:tr>
      <w:tr w:rsidR="00BE6BFA" w:rsidRPr="002A5389" w14:paraId="5BFBE679" w14:textId="77777777" w:rsidTr="00BE6BFA">
        <w:trPr>
          <w:trHeight w:val="426"/>
        </w:trPr>
        <w:tc>
          <w:tcPr>
            <w:tcW w:w="9520" w:type="dxa"/>
          </w:tcPr>
          <w:p w14:paraId="16231C28" w14:textId="6038303B" w:rsidR="00BE6BFA" w:rsidRPr="002A5389" w:rsidRDefault="00BE6BFA" w:rsidP="00BE6B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Ryzyko w procesie inwestycyjnym</w:t>
            </w:r>
          </w:p>
        </w:tc>
      </w:tr>
    </w:tbl>
    <w:p w14:paraId="4D6A3F1B" w14:textId="77777777" w:rsidR="0085747A" w:rsidRPr="002A538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03D70A" w14:textId="77777777" w:rsidR="0085747A" w:rsidRPr="002A538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A5389">
        <w:rPr>
          <w:rFonts w:ascii="Corbel" w:hAnsi="Corbel"/>
          <w:sz w:val="24"/>
          <w:szCs w:val="24"/>
        </w:rPr>
        <w:t xml:space="preserve">, </w:t>
      </w:r>
      <w:r w:rsidRPr="002A5389">
        <w:rPr>
          <w:rFonts w:ascii="Corbel" w:hAnsi="Corbel"/>
          <w:sz w:val="24"/>
          <w:szCs w:val="24"/>
        </w:rPr>
        <w:t xml:space="preserve">zajęć praktycznych </w:t>
      </w:r>
    </w:p>
    <w:p w14:paraId="2E5D4126" w14:textId="77777777" w:rsidR="0085747A" w:rsidRPr="002A538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A5389" w14:paraId="6D100B98" w14:textId="77777777" w:rsidTr="00617678">
        <w:tc>
          <w:tcPr>
            <w:tcW w:w="9520" w:type="dxa"/>
          </w:tcPr>
          <w:p w14:paraId="4A991038" w14:textId="77777777" w:rsidR="0085747A" w:rsidRPr="002A538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A5389" w14:paraId="757D8DA1" w14:textId="77777777" w:rsidTr="00BE6BFA">
        <w:trPr>
          <w:trHeight w:val="1785"/>
        </w:trPr>
        <w:tc>
          <w:tcPr>
            <w:tcW w:w="9520" w:type="dxa"/>
          </w:tcPr>
          <w:p w14:paraId="1B99C73F" w14:textId="118FABD7" w:rsidR="00AB110B" w:rsidRPr="002A5389" w:rsidRDefault="00AB110B" w:rsidP="00BE6BFA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Analiza makrootoczenia jako element analizy strategicznej</w:t>
            </w:r>
            <w:r w:rsidR="00EA0CE4" w:rsidRPr="002A5389">
              <w:rPr>
                <w:rFonts w:ascii="Corbel" w:hAnsi="Corbel"/>
                <w:sz w:val="24"/>
                <w:szCs w:val="24"/>
              </w:rPr>
              <w:t>: m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akrootoczenie, pojęcie, </w:t>
            </w:r>
            <w:r w:rsidR="00EA0CE4" w:rsidRPr="002A5389">
              <w:rPr>
                <w:rFonts w:ascii="Corbel" w:hAnsi="Corbel"/>
                <w:sz w:val="24"/>
                <w:szCs w:val="24"/>
              </w:rPr>
              <w:t>struktura, jego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składniki, krótka charakterystyka, aktualne wartości </w:t>
            </w:r>
            <w:r w:rsidR="00EA0CE4" w:rsidRPr="002A5389">
              <w:rPr>
                <w:rFonts w:ascii="Corbel" w:hAnsi="Corbel"/>
                <w:sz w:val="24"/>
                <w:szCs w:val="24"/>
              </w:rPr>
              <w:t>wskaźników, koncepcja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wielorakich możliwości, koncepcje scenariuszowe, </w:t>
            </w:r>
            <w:r w:rsidR="00EA0CE4" w:rsidRPr="002A5389">
              <w:rPr>
                <w:rFonts w:ascii="Corbel" w:hAnsi="Corbel"/>
                <w:sz w:val="24"/>
                <w:szCs w:val="24"/>
              </w:rPr>
              <w:t>e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kstrapolacja trendów, analiza luki strategicznej, </w:t>
            </w:r>
            <w:r w:rsidR="00EA0CE4" w:rsidRPr="002A5389">
              <w:rPr>
                <w:rFonts w:ascii="Corbel" w:hAnsi="Corbel"/>
                <w:sz w:val="24"/>
                <w:szCs w:val="24"/>
              </w:rPr>
              <w:t>opinie ekspertów</w:t>
            </w:r>
            <w:r w:rsidRPr="002A5389">
              <w:rPr>
                <w:rFonts w:ascii="Corbel" w:hAnsi="Corbel"/>
                <w:sz w:val="24"/>
                <w:szCs w:val="24"/>
              </w:rPr>
              <w:t>, metoda delficka, metody scenariuszowe (scenariusze możliwych zdarzeń, symulacyjne, stanów otoczenia, procesów w otoczeniu, budowanie scenariusza), PEST</w:t>
            </w:r>
          </w:p>
        </w:tc>
      </w:tr>
      <w:tr w:rsidR="00BE6BFA" w:rsidRPr="002A5389" w14:paraId="75D5E09E" w14:textId="77777777" w:rsidTr="00BE6BFA">
        <w:trPr>
          <w:trHeight w:val="570"/>
        </w:trPr>
        <w:tc>
          <w:tcPr>
            <w:tcW w:w="9520" w:type="dxa"/>
          </w:tcPr>
          <w:p w14:paraId="3B062568" w14:textId="20231014" w:rsidR="00BE6BFA" w:rsidRPr="002A5389" w:rsidRDefault="00BE6BFA" w:rsidP="00BE6B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Analiza otoczenia konkurencyjnego: zakres i cele analizy otoczenia konkurencyjnego, pojęcie i struktura otoczenia konkurencyjnego, analiza pięciu sił Portera, profil ekonomiczny sektora, punktowa ocena atrakcyjności sektora, mapa grup strategicznych, krzywa doświadczeń.</w:t>
            </w:r>
          </w:p>
        </w:tc>
      </w:tr>
      <w:tr w:rsidR="00BE6BFA" w:rsidRPr="002A5389" w14:paraId="5AC55F77" w14:textId="77777777" w:rsidTr="00BE6BFA">
        <w:trPr>
          <w:trHeight w:val="1200"/>
        </w:trPr>
        <w:tc>
          <w:tcPr>
            <w:tcW w:w="9520" w:type="dxa"/>
          </w:tcPr>
          <w:p w14:paraId="62B1D1AA" w14:textId="13FDDA10" w:rsidR="00BE6BFA" w:rsidRPr="002A5389" w:rsidRDefault="00BE6BFA" w:rsidP="00BE6BFA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Analiza potencjału strategicznego przedsiębiorstwa: zasady i sposoby budowania potencjału strategicznego, cykl życia produktu i technologii, kluczowe czynniki sukcesu, metody portfelowe, łańcuch wartości, bilans strategiczny przedsiębiorstwa, benchm</w:t>
            </w:r>
            <w:r w:rsidR="00D90B72">
              <w:rPr>
                <w:rFonts w:ascii="Corbel" w:hAnsi="Corbel"/>
                <w:sz w:val="24"/>
                <w:szCs w:val="24"/>
              </w:rPr>
              <w:t>a</w:t>
            </w:r>
            <w:r w:rsidRPr="002A5389">
              <w:rPr>
                <w:rFonts w:ascii="Corbel" w:hAnsi="Corbel"/>
                <w:sz w:val="24"/>
                <w:szCs w:val="24"/>
              </w:rPr>
              <w:t>rking, SWOT.</w:t>
            </w:r>
          </w:p>
        </w:tc>
      </w:tr>
      <w:tr w:rsidR="00BE6BFA" w:rsidRPr="002A5389" w14:paraId="3724866C" w14:textId="77777777" w:rsidTr="00BE6BFA">
        <w:trPr>
          <w:trHeight w:val="855"/>
        </w:trPr>
        <w:tc>
          <w:tcPr>
            <w:tcW w:w="9520" w:type="dxa"/>
          </w:tcPr>
          <w:p w14:paraId="42970841" w14:textId="790398A0" w:rsidR="00BE6BFA" w:rsidRPr="002A5389" w:rsidRDefault="00BE6BFA" w:rsidP="00BE6B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Ocena inwestycji i pomiar jej efektywności: narzędzia oceny inwestycji (metody bezdyskontowe i dyskontowe), wskaźniki obsługi zadłużenia, analiza wektora cash-flow, wielopłaszczyznowe analizy inwestycji (wskaźnikowa, wrażliwości, scenariuszy, progu rentowności)</w:t>
            </w:r>
          </w:p>
        </w:tc>
      </w:tr>
      <w:tr w:rsidR="00BE6BFA" w:rsidRPr="002A5389" w14:paraId="0205F2D5" w14:textId="77777777" w:rsidTr="00BE6BFA">
        <w:trPr>
          <w:trHeight w:val="388"/>
        </w:trPr>
        <w:tc>
          <w:tcPr>
            <w:tcW w:w="9520" w:type="dxa"/>
          </w:tcPr>
          <w:p w14:paraId="19C05191" w14:textId="77777777" w:rsidR="00BE6BFA" w:rsidRPr="002A5389" w:rsidRDefault="00BE6BFA" w:rsidP="00BE6BFA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 xml:space="preserve">Case study wybranych procesów inwestycyjnych </w:t>
            </w:r>
          </w:p>
        </w:tc>
      </w:tr>
    </w:tbl>
    <w:p w14:paraId="44BAFAC0" w14:textId="77777777" w:rsidR="0085747A" w:rsidRPr="002A538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27569" w14:textId="77777777" w:rsidR="0085747A" w:rsidRPr="002A538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>3.4 Metody dydaktyczne</w:t>
      </w:r>
    </w:p>
    <w:p w14:paraId="2ECF18EF" w14:textId="4AF87BD0" w:rsidR="0085747A" w:rsidRPr="002A538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8"/>
          <w:szCs w:val="28"/>
        </w:rPr>
      </w:pPr>
    </w:p>
    <w:p w14:paraId="4C8648C4" w14:textId="77777777" w:rsidR="009D72BD" w:rsidRPr="002A5389" w:rsidRDefault="009D72BD" w:rsidP="009D72BD">
      <w:pPr>
        <w:spacing w:line="0" w:lineRule="atLeast"/>
        <w:ind w:left="20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>Wykład: wykład z prezentacją multimedialną</w:t>
      </w:r>
    </w:p>
    <w:p w14:paraId="56A26370" w14:textId="77777777" w:rsidR="009D72BD" w:rsidRPr="002A5389" w:rsidRDefault="009D72BD" w:rsidP="009D72BD">
      <w:pPr>
        <w:spacing w:line="0" w:lineRule="atLeast"/>
        <w:ind w:left="20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 xml:space="preserve">Ćwiczenia: dyskusja moderowana z prezentacja multimedialną, praca w grupach </w:t>
      </w:r>
    </w:p>
    <w:p w14:paraId="673BF65B" w14:textId="77777777" w:rsidR="0085747A" w:rsidRPr="002A538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 xml:space="preserve">4. </w:t>
      </w:r>
      <w:r w:rsidR="0085747A" w:rsidRPr="002A5389">
        <w:rPr>
          <w:rFonts w:ascii="Corbel" w:hAnsi="Corbel"/>
          <w:smallCaps w:val="0"/>
          <w:szCs w:val="24"/>
        </w:rPr>
        <w:t>METODY I KRYTERIA OCENY</w:t>
      </w:r>
    </w:p>
    <w:p w14:paraId="0266DC1A" w14:textId="77777777" w:rsidR="00923D7D" w:rsidRPr="002A538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167928" w14:textId="77777777" w:rsidR="0085747A" w:rsidRPr="002A538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A5389">
        <w:rPr>
          <w:rFonts w:ascii="Corbel" w:hAnsi="Corbel"/>
          <w:smallCaps w:val="0"/>
          <w:szCs w:val="24"/>
        </w:rPr>
        <w:t>uczenia się</w:t>
      </w:r>
    </w:p>
    <w:p w14:paraId="5C32D7B6" w14:textId="77777777" w:rsidR="0085747A" w:rsidRPr="002A538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A5389" w14:paraId="05D3181F" w14:textId="77777777" w:rsidTr="00617678">
        <w:tc>
          <w:tcPr>
            <w:tcW w:w="1962" w:type="dxa"/>
            <w:vAlign w:val="center"/>
          </w:tcPr>
          <w:p w14:paraId="258A4C57" w14:textId="77777777" w:rsidR="0085747A" w:rsidRPr="002A538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59F7CAC" w14:textId="77777777" w:rsidR="0085747A" w:rsidRPr="002A538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EAEE0" w14:textId="77777777" w:rsidR="0085747A" w:rsidRPr="002A538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07796E" w14:textId="77777777" w:rsidR="00923D7D" w:rsidRPr="002A538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CA3153" w14:textId="77777777" w:rsidR="0085747A" w:rsidRPr="002A538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D3E85" w:rsidRPr="002A5389" w14:paraId="4F0FD166" w14:textId="77777777" w:rsidTr="00105BB4">
        <w:tc>
          <w:tcPr>
            <w:tcW w:w="1962" w:type="dxa"/>
          </w:tcPr>
          <w:p w14:paraId="1C5AD3DF" w14:textId="77777777" w:rsidR="005D3E85" w:rsidRDefault="005D3E85" w:rsidP="005D3E8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A5389">
              <w:rPr>
                <w:rFonts w:ascii="Corbel" w:hAnsi="Corbel"/>
                <w:b w:val="0"/>
                <w:bCs/>
                <w:szCs w:val="24"/>
              </w:rPr>
              <w:t>EK_01</w:t>
            </w:r>
            <w:r w:rsidR="00D90B72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D90B72" w:rsidRPr="002A5389">
              <w:rPr>
                <w:rFonts w:ascii="Corbel" w:hAnsi="Corbel"/>
                <w:b w:val="0"/>
                <w:bCs/>
                <w:szCs w:val="24"/>
              </w:rPr>
              <w:t>EK_02</w:t>
            </w:r>
            <w:r w:rsidR="00D90B72">
              <w:rPr>
                <w:rFonts w:ascii="Corbel" w:hAnsi="Corbel"/>
                <w:b w:val="0"/>
                <w:bCs/>
                <w:szCs w:val="24"/>
              </w:rPr>
              <w:t>,</w:t>
            </w:r>
            <w:r w:rsidR="00D90B72" w:rsidRPr="002A5389">
              <w:rPr>
                <w:rFonts w:ascii="Corbel" w:hAnsi="Corbel"/>
                <w:b w:val="0"/>
                <w:bCs/>
                <w:szCs w:val="24"/>
              </w:rPr>
              <w:t xml:space="preserve"> EK_03</w:t>
            </w:r>
            <w:r w:rsidR="00D90B72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D90B72" w:rsidRPr="002A5389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  <w:r w:rsidR="00D90B72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D90B72" w:rsidRPr="002A538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EK_05</w:t>
            </w:r>
            <w:r w:rsidR="00D90B72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D90B72" w:rsidRPr="002A5389">
              <w:rPr>
                <w:rFonts w:ascii="Corbel" w:hAnsi="Corbel"/>
                <w:b w:val="0"/>
                <w:bCs/>
                <w:szCs w:val="24"/>
              </w:rPr>
              <w:t xml:space="preserve"> EK_06</w:t>
            </w:r>
            <w:r w:rsidR="00D90B72">
              <w:rPr>
                <w:rFonts w:ascii="Corbel" w:hAnsi="Corbel"/>
                <w:b w:val="0"/>
                <w:bCs/>
                <w:szCs w:val="24"/>
              </w:rPr>
              <w:t>,</w:t>
            </w:r>
          </w:p>
          <w:p w14:paraId="7ABC18D5" w14:textId="11C08745" w:rsidR="00D90B72" w:rsidRPr="002A5389" w:rsidRDefault="00D90B72" w:rsidP="005D3E8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bCs/>
                <w:szCs w:val="24"/>
              </w:rPr>
              <w:t>EK_07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Pr="002A5389">
              <w:rPr>
                <w:rFonts w:ascii="Corbel" w:hAnsi="Corbel"/>
                <w:b w:val="0"/>
                <w:bCs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1D119F9D" w14:textId="6E5CC06E" w:rsidR="005D3E85" w:rsidRPr="002A5389" w:rsidRDefault="00BE6BFA" w:rsidP="005D3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5D3E85"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482503CE" w14:textId="3425236C" w:rsidR="005D3E85" w:rsidRPr="002A5389" w:rsidRDefault="00F22E10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ćwiczenia/wykład</w:t>
            </w:r>
          </w:p>
        </w:tc>
      </w:tr>
      <w:tr w:rsidR="00F22E10" w:rsidRPr="002A5389" w14:paraId="6216E499" w14:textId="77777777" w:rsidTr="00617678">
        <w:tc>
          <w:tcPr>
            <w:tcW w:w="1962" w:type="dxa"/>
          </w:tcPr>
          <w:p w14:paraId="0E50FE02" w14:textId="2E5A3D40" w:rsidR="00F22E10" w:rsidRPr="002A5389" w:rsidRDefault="00F22E10" w:rsidP="00F22E1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5441" w:type="dxa"/>
          </w:tcPr>
          <w:p w14:paraId="542D54AA" w14:textId="68FCB2D0" w:rsidR="00F22E10" w:rsidRPr="002A5389" w:rsidRDefault="00F22E10" w:rsidP="00F22E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grupowa</w:t>
            </w:r>
            <w:r w:rsidR="008033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/prezentacja/esej</w:t>
            </w:r>
          </w:p>
        </w:tc>
        <w:tc>
          <w:tcPr>
            <w:tcW w:w="2117" w:type="dxa"/>
          </w:tcPr>
          <w:p w14:paraId="6A15D19A" w14:textId="63E770C9" w:rsidR="00F22E10" w:rsidRPr="002A5389" w:rsidRDefault="00F22E10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F2259D5" w14:textId="77777777" w:rsidR="00923D7D" w:rsidRPr="002A538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D0A1C" w14:textId="77777777" w:rsidR="0085747A" w:rsidRPr="002A538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 xml:space="preserve">4.2 </w:t>
      </w:r>
      <w:r w:rsidR="0085747A" w:rsidRPr="002A5389">
        <w:rPr>
          <w:rFonts w:ascii="Corbel" w:hAnsi="Corbel"/>
          <w:smallCaps w:val="0"/>
          <w:szCs w:val="24"/>
        </w:rPr>
        <w:t>Warunki zaliczenia przedmiotu (kryteria oceniania)</w:t>
      </w:r>
    </w:p>
    <w:p w14:paraId="71D9A3D1" w14:textId="77777777" w:rsidR="00923D7D" w:rsidRPr="002A538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A5389" w14:paraId="0908FDC0" w14:textId="77777777" w:rsidTr="0394F7AC">
        <w:tc>
          <w:tcPr>
            <w:tcW w:w="9670" w:type="dxa"/>
          </w:tcPr>
          <w:p w14:paraId="49EB583F" w14:textId="77777777" w:rsidR="0066667A" w:rsidRPr="002A5389" w:rsidRDefault="00D90B72" w:rsidP="0394F7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F43FD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>
              <w:rPr>
                <w:rFonts w:ascii="Corbel" w:hAnsi="Corbel"/>
                <w:b w:val="0"/>
                <w:smallCaps w:val="0"/>
              </w:rPr>
              <w:t>przedmiotu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 jest uzyskanie </w:t>
            </w:r>
            <w:r>
              <w:rPr>
                <w:rFonts w:ascii="Corbel" w:hAnsi="Corbel"/>
                <w:b w:val="0"/>
                <w:smallCaps w:val="0"/>
              </w:rPr>
              <w:t>minimum 51% punktów z kolokwium pisemnego. Aktywność w postaci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>rezentacj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grupow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ej/eseju</w:t>
            </w:r>
            <w:r w:rsidR="008033C9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 zespołowych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umożliwia uzyskanie dodatkowych punktów. Uzyskane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unkty są przeliczane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proporcjonalnie na oceny.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66667A" w14:paraId="31C17978" w14:textId="77777777" w:rsidTr="0066667A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64A53A7B" w14:textId="77777777" w:rsidR="0066667A" w:rsidRDefault="0066667A" w:rsidP="0066667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51</w:t>
                  </w:r>
                  <w:proofErr w:type="gramStart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%  -</w:t>
                  </w:r>
                  <w:proofErr w:type="gramEnd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dst</w:t>
                  </w:r>
                </w:p>
              </w:tc>
            </w:tr>
            <w:tr w:rsidR="0066667A" w14:paraId="360C62EE" w14:textId="77777777" w:rsidTr="0066667A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665DC2F0" w14:textId="77777777" w:rsidR="0066667A" w:rsidRDefault="0066667A" w:rsidP="0066667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od 65% - dst plus </w:t>
                  </w:r>
                </w:p>
              </w:tc>
            </w:tr>
            <w:tr w:rsidR="0066667A" w14:paraId="5FD6937D" w14:textId="77777777" w:rsidTr="0066667A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143C13F6" w14:textId="77777777" w:rsidR="0066667A" w:rsidRDefault="0066667A" w:rsidP="0066667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75% - db</w:t>
                  </w:r>
                </w:p>
              </w:tc>
            </w:tr>
            <w:tr w:rsidR="0066667A" w14:paraId="0159BF20" w14:textId="77777777" w:rsidTr="0066667A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45E51B6B" w14:textId="77777777" w:rsidR="0066667A" w:rsidRDefault="0066667A" w:rsidP="0066667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85% - db plus</w:t>
                  </w:r>
                </w:p>
              </w:tc>
            </w:tr>
            <w:tr w:rsidR="0066667A" w14:paraId="5D7A7D33" w14:textId="77777777" w:rsidTr="0066667A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6B05EDA3" w14:textId="77777777" w:rsidR="0066667A" w:rsidRDefault="0066667A" w:rsidP="0066667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powyżej 95% - bdb</w:t>
                  </w:r>
                </w:p>
              </w:tc>
            </w:tr>
          </w:tbl>
          <w:p w14:paraId="6F541DD2" w14:textId="7922DFA9" w:rsidR="0085747A" w:rsidRPr="002A5389" w:rsidRDefault="0085747A" w:rsidP="0394F7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38FB56FD" w14:textId="77777777" w:rsidR="0085747A" w:rsidRPr="002A538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4F025" w14:textId="77777777" w:rsidR="009F4610" w:rsidRPr="002A538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A5389">
        <w:rPr>
          <w:rFonts w:ascii="Corbel" w:hAnsi="Corbel"/>
          <w:b/>
          <w:sz w:val="24"/>
          <w:szCs w:val="24"/>
        </w:rPr>
        <w:t xml:space="preserve">5. </w:t>
      </w:r>
      <w:r w:rsidR="00C61DC5" w:rsidRPr="002A538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BD72CF" w14:textId="77777777" w:rsidR="0085747A" w:rsidRPr="002A538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2A5389" w14:paraId="4BBF087A" w14:textId="77777777" w:rsidTr="003E1941">
        <w:tc>
          <w:tcPr>
            <w:tcW w:w="4962" w:type="dxa"/>
            <w:vAlign w:val="center"/>
          </w:tcPr>
          <w:p w14:paraId="16EA7852" w14:textId="77777777" w:rsidR="0085747A" w:rsidRPr="002A538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38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A538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A538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16A4DA" w14:textId="1042386D" w:rsidR="0085747A" w:rsidRPr="002A538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38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A538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F30F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A538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A5389" w14:paraId="520183F7" w14:textId="77777777" w:rsidTr="00923D7D">
        <w:tc>
          <w:tcPr>
            <w:tcW w:w="4962" w:type="dxa"/>
          </w:tcPr>
          <w:p w14:paraId="7AB4FC85" w14:textId="77777777" w:rsidR="0085747A" w:rsidRPr="002A538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G</w:t>
            </w:r>
            <w:r w:rsidR="0085747A" w:rsidRPr="002A538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2A538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2A5389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A5389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2A5389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2A538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A538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48701B" w14:textId="7F32498A" w:rsidR="0085747A" w:rsidRPr="002A5389" w:rsidRDefault="006371F2" w:rsidP="00F22E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2A5389" w14:paraId="324EBA24" w14:textId="77777777" w:rsidTr="00923D7D">
        <w:tc>
          <w:tcPr>
            <w:tcW w:w="4962" w:type="dxa"/>
          </w:tcPr>
          <w:p w14:paraId="1F307180" w14:textId="77777777" w:rsidR="00C61DC5" w:rsidRPr="002A538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A538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7EFC04" w14:textId="77777777" w:rsidR="00C61DC5" w:rsidRPr="002A538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96E7FD" w14:textId="6872643C" w:rsidR="00C61DC5" w:rsidRPr="002A5389" w:rsidRDefault="009D72BD" w:rsidP="00F22E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2A5389" w14:paraId="0260198A" w14:textId="77777777" w:rsidTr="00923D7D">
        <w:tc>
          <w:tcPr>
            <w:tcW w:w="4962" w:type="dxa"/>
          </w:tcPr>
          <w:p w14:paraId="07AE6102" w14:textId="6E671043" w:rsidR="00C61DC5" w:rsidRPr="002A5389" w:rsidRDefault="00C61DC5" w:rsidP="00F22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22E10" w:rsidRPr="002A53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A538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7CC442C" w14:textId="1DD7AB3B" w:rsidR="00C61DC5" w:rsidRPr="002A5389" w:rsidRDefault="00DF30F8" w:rsidP="00F22E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2A5389" w14:paraId="73A08678" w14:textId="77777777" w:rsidTr="00923D7D">
        <w:tc>
          <w:tcPr>
            <w:tcW w:w="4962" w:type="dxa"/>
          </w:tcPr>
          <w:p w14:paraId="3BC07689" w14:textId="77777777" w:rsidR="0085747A" w:rsidRPr="002A538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903079" w14:textId="22651980" w:rsidR="0085747A" w:rsidRPr="002A5389" w:rsidRDefault="00A147AE" w:rsidP="00F22E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2A5389" w14:paraId="6BCFFE95" w14:textId="77777777" w:rsidTr="00923D7D">
        <w:tc>
          <w:tcPr>
            <w:tcW w:w="4962" w:type="dxa"/>
          </w:tcPr>
          <w:p w14:paraId="705394BD" w14:textId="77777777" w:rsidR="0085747A" w:rsidRPr="002A538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A538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E0D45" w14:textId="7678D9E1" w:rsidR="0085747A" w:rsidRPr="002A5389" w:rsidRDefault="00C20CE9" w:rsidP="00F22E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669743" w14:textId="77777777" w:rsidR="0085747A" w:rsidRPr="002A538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A538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A538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C5A600" w14:textId="77777777" w:rsidR="003E1941" w:rsidRPr="002A538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7E44D7" w14:textId="77777777" w:rsidR="0085747A" w:rsidRPr="002A538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 xml:space="preserve">6. </w:t>
      </w:r>
      <w:r w:rsidR="0085747A" w:rsidRPr="002A5389">
        <w:rPr>
          <w:rFonts w:ascii="Corbel" w:hAnsi="Corbel"/>
          <w:smallCaps w:val="0"/>
          <w:szCs w:val="24"/>
        </w:rPr>
        <w:t>PRAKTYKI ZAWO</w:t>
      </w:r>
      <w:r w:rsidR="009D3F3B" w:rsidRPr="002A5389">
        <w:rPr>
          <w:rFonts w:ascii="Corbel" w:hAnsi="Corbel"/>
          <w:smallCaps w:val="0"/>
          <w:szCs w:val="24"/>
        </w:rPr>
        <w:t>DOWE W RAMACH PRZEDMIOTU</w:t>
      </w:r>
    </w:p>
    <w:p w14:paraId="3F23A2E1" w14:textId="77777777" w:rsidR="0085747A" w:rsidRPr="002A538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2A5389" w14:paraId="7B788A6E" w14:textId="77777777" w:rsidTr="00F22E10">
        <w:trPr>
          <w:trHeight w:val="397"/>
          <w:jc w:val="center"/>
        </w:trPr>
        <w:tc>
          <w:tcPr>
            <w:tcW w:w="3544" w:type="dxa"/>
          </w:tcPr>
          <w:p w14:paraId="552C631C" w14:textId="77777777" w:rsidR="0085747A" w:rsidRPr="002A538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E30D0E" w14:textId="02E7D90C" w:rsidR="0085747A" w:rsidRPr="002A5389" w:rsidRDefault="00F22E10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A5389" w14:paraId="13F39477" w14:textId="77777777" w:rsidTr="00F22E10">
        <w:trPr>
          <w:trHeight w:val="397"/>
          <w:jc w:val="center"/>
        </w:trPr>
        <w:tc>
          <w:tcPr>
            <w:tcW w:w="3544" w:type="dxa"/>
          </w:tcPr>
          <w:p w14:paraId="5A638E94" w14:textId="77777777" w:rsidR="0085747A" w:rsidRPr="002A538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619DE8" w14:textId="137E5AD5" w:rsidR="0085747A" w:rsidRPr="002A5389" w:rsidRDefault="00F22E10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36224" w14:textId="77777777" w:rsidR="003E1941" w:rsidRPr="002A538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8A870" w14:textId="77777777" w:rsidR="0085747A" w:rsidRPr="002A538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 xml:space="preserve">7. </w:t>
      </w:r>
      <w:r w:rsidR="0085747A" w:rsidRPr="002A5389">
        <w:rPr>
          <w:rFonts w:ascii="Corbel" w:hAnsi="Corbel"/>
          <w:smallCaps w:val="0"/>
          <w:szCs w:val="24"/>
        </w:rPr>
        <w:t>LITERATURA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D72BD" w:rsidRPr="002A5389" w14:paraId="7F582A70" w14:textId="77777777" w:rsidTr="33050678">
        <w:trPr>
          <w:trHeight w:val="397"/>
          <w:jc w:val="center"/>
        </w:trPr>
        <w:tc>
          <w:tcPr>
            <w:tcW w:w="7513" w:type="dxa"/>
          </w:tcPr>
          <w:p w14:paraId="056A027F" w14:textId="77777777" w:rsidR="009D72BD" w:rsidRPr="002A5389" w:rsidRDefault="009D72BD" w:rsidP="00B6701F">
            <w:pPr>
              <w:pStyle w:val="Punktygwne"/>
              <w:spacing w:before="0" w:after="0"/>
              <w:ind w:left="481" w:hanging="481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2670DC" w14:textId="14223BA0" w:rsidR="00B6701F" w:rsidRDefault="00B6701F" w:rsidP="00F22E10">
            <w:pPr>
              <w:pStyle w:val="Punktygwne"/>
              <w:numPr>
                <w:ilvl w:val="0"/>
                <w:numId w:val="2"/>
              </w:numPr>
              <w:spacing w:before="0" w:after="0"/>
              <w:ind w:left="394" w:hanging="283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R. Pastusiak, Ocena efektywności inwestycji, CeDeWuA, Warszawa, 2019</w:t>
            </w:r>
          </w:p>
          <w:p w14:paraId="2C84D7D1" w14:textId="39799AE1" w:rsidR="009D72BD" w:rsidRPr="008033C9" w:rsidRDefault="00024BB9" w:rsidP="008033C9">
            <w:pPr>
              <w:pStyle w:val="Punktygwne"/>
              <w:numPr>
                <w:ilvl w:val="0"/>
                <w:numId w:val="2"/>
              </w:numPr>
              <w:spacing w:before="0" w:after="0"/>
              <w:ind w:left="394" w:hanging="283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T. Liziński, M. Bukowski, A. Wróblewska, Ocena ekonomiczno-społeczna przedsięwzięć infrastrukturalnych, PWSZ Elbląg, 2019</w:t>
            </w:r>
          </w:p>
        </w:tc>
      </w:tr>
      <w:tr w:rsidR="009D72BD" w:rsidRPr="0066667A" w14:paraId="6CE3CF1A" w14:textId="77777777" w:rsidTr="33050678">
        <w:trPr>
          <w:trHeight w:val="397"/>
          <w:jc w:val="center"/>
        </w:trPr>
        <w:tc>
          <w:tcPr>
            <w:tcW w:w="7513" w:type="dxa"/>
          </w:tcPr>
          <w:p w14:paraId="74610FC2" w14:textId="77777777" w:rsidR="009D72BD" w:rsidRPr="002A5389" w:rsidRDefault="009D72BD" w:rsidP="00B6701F">
            <w:pPr>
              <w:pStyle w:val="Punktygwne"/>
              <w:spacing w:before="0" w:after="0"/>
              <w:ind w:left="481" w:hanging="481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3DD5B6A" w14:textId="77777777" w:rsidR="00F16B86" w:rsidRDefault="450D7324" w:rsidP="00F16B8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39" w:right="175" w:hanging="283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G. Gierszewska, M. Romanowska, Analiza strategiczna przedsiębiorstwa, Polskie Wydawnictwo Ekonomiczne, Warszawa, 2017</w:t>
            </w:r>
          </w:p>
          <w:p w14:paraId="4C8E1B08" w14:textId="020C7E06" w:rsidR="00F16B86" w:rsidRPr="0013344E" w:rsidRDefault="00F16B86" w:rsidP="00F16B8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39" w:right="175" w:hanging="283"/>
              <w:rPr>
                <w:rFonts w:ascii="Corbel" w:hAnsi="Corbel"/>
                <w:sz w:val="24"/>
                <w:szCs w:val="24"/>
                <w:lang w:val="en-US"/>
              </w:rPr>
            </w:pPr>
            <w:r w:rsidRPr="00F16B86">
              <w:rPr>
                <w:rFonts w:ascii="Corbel" w:eastAsia="Corbel" w:hAnsi="Corbel" w:cs="Corbel"/>
                <w:sz w:val="24"/>
                <w:szCs w:val="24"/>
                <w:lang w:val="en-US"/>
              </w:rPr>
              <w:t>R. Kata, K. Cyran, S. Dybka, M. Lechwar, R. Pitera, The Role of Local Government in Implementing Renewable Energy Sources in Households (Podkarpacie Case Study)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r w:rsidRPr="00F16B8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Energies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,</w:t>
            </w:r>
            <w:r w:rsidRPr="00F16B8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Vol. 15, iss. 9, id. art. 3163,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2022</w:t>
            </w:r>
          </w:p>
          <w:p w14:paraId="6F0D50DB" w14:textId="38FD5FB1" w:rsidR="009D72BD" w:rsidRPr="008033C9" w:rsidRDefault="0013344E" w:rsidP="008033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39" w:right="175" w:hanging="283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00F16B86">
              <w:rPr>
                <w:rFonts w:ascii="Corbel" w:eastAsia="Corbel" w:hAnsi="Corbel" w:cs="Corbel"/>
                <w:sz w:val="24"/>
                <w:szCs w:val="24"/>
                <w:lang w:val="en-US"/>
              </w:rPr>
              <w:lastRenderedPageBreak/>
              <w:t>R. Kata, K. Cyran, S. Dybka, M. Lechwar, R. Pitera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,</w:t>
            </w:r>
            <w:r w:rsidRPr="0013344E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Economic and Social Aspects of Using Energy from PV and Solar Installations in Farmers' Households in the Podkarpackie Region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hyperlink r:id="rId11" w:history="1">
              <w:r w:rsidRPr="0013344E">
                <w:rPr>
                  <w:rFonts w:ascii="Corbel" w:eastAsia="Corbel" w:hAnsi="Corbel" w:cs="Corbel"/>
                  <w:sz w:val="24"/>
                  <w:szCs w:val="24"/>
                  <w:lang w:val="en-US"/>
                </w:rPr>
                <w:t>Energies</w:t>
              </w:r>
            </w:hyperlink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,</w:t>
            </w:r>
            <w:r w:rsidRPr="0013344E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Vol. 14, iss. 11, id. art. 3158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, 2021</w:t>
            </w:r>
          </w:p>
        </w:tc>
      </w:tr>
    </w:tbl>
    <w:p w14:paraId="11D2B4B9" w14:textId="77777777" w:rsidR="00675843" w:rsidRPr="00F16B8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  <w:lang w:val="en-US"/>
        </w:rPr>
      </w:pPr>
    </w:p>
    <w:p w14:paraId="2A96C98B" w14:textId="77777777" w:rsidR="0085747A" w:rsidRPr="00F16B8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75BEB0B6" w14:textId="77777777" w:rsidR="0085747A" w:rsidRPr="00F16B8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2F8E20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A538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74663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578F9" w14:textId="77777777" w:rsidR="003521C6" w:rsidRDefault="003521C6" w:rsidP="00C16ABF">
      <w:pPr>
        <w:spacing w:after="0" w:line="240" w:lineRule="auto"/>
      </w:pPr>
      <w:r>
        <w:separator/>
      </w:r>
    </w:p>
  </w:endnote>
  <w:endnote w:type="continuationSeparator" w:id="0">
    <w:p w14:paraId="07D0C417" w14:textId="77777777" w:rsidR="003521C6" w:rsidRDefault="003521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AFF46" w14:textId="77777777" w:rsidR="003521C6" w:rsidRDefault="003521C6" w:rsidP="00C16ABF">
      <w:pPr>
        <w:spacing w:after="0" w:line="240" w:lineRule="auto"/>
      </w:pPr>
      <w:r>
        <w:separator/>
      </w:r>
    </w:p>
  </w:footnote>
  <w:footnote w:type="continuationSeparator" w:id="0">
    <w:p w14:paraId="1819DAAB" w14:textId="77777777" w:rsidR="003521C6" w:rsidRDefault="003521C6" w:rsidP="00C16ABF">
      <w:pPr>
        <w:spacing w:after="0" w:line="240" w:lineRule="auto"/>
      </w:pPr>
      <w:r>
        <w:continuationSeparator/>
      </w:r>
    </w:p>
  </w:footnote>
  <w:footnote w:id="1">
    <w:p w14:paraId="3DA1090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698CA4A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12200854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4DB127F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CC4E2C"/>
    <w:multiLevelType w:val="hybridMultilevel"/>
    <w:tmpl w:val="698CA4A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8F3984"/>
    <w:multiLevelType w:val="hybridMultilevel"/>
    <w:tmpl w:val="9528CE9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28173ED7"/>
    <w:multiLevelType w:val="multilevel"/>
    <w:tmpl w:val="41D63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7" w15:restartNumberingAfterBreak="0">
    <w:nsid w:val="5AFA0183"/>
    <w:multiLevelType w:val="hybridMultilevel"/>
    <w:tmpl w:val="698CA4A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747533723">
    <w:abstractNumId w:val="4"/>
  </w:num>
  <w:num w:numId="2" w16cid:durableId="391272169">
    <w:abstractNumId w:val="0"/>
  </w:num>
  <w:num w:numId="3" w16cid:durableId="1741824938">
    <w:abstractNumId w:val="2"/>
  </w:num>
  <w:num w:numId="4" w16cid:durableId="525795761">
    <w:abstractNumId w:val="1"/>
  </w:num>
  <w:num w:numId="5" w16cid:durableId="1463308634">
    <w:abstractNumId w:val="5"/>
  </w:num>
  <w:num w:numId="6" w16cid:durableId="858734381">
    <w:abstractNumId w:val="7"/>
  </w:num>
  <w:num w:numId="7" w16cid:durableId="151213644">
    <w:abstractNumId w:val="6"/>
  </w:num>
  <w:num w:numId="8" w16cid:durableId="98193140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BB9"/>
    <w:rsid w:val="00042A51"/>
    <w:rsid w:val="00042D2E"/>
    <w:rsid w:val="00044C82"/>
    <w:rsid w:val="00070ED6"/>
    <w:rsid w:val="00071B51"/>
    <w:rsid w:val="000742DC"/>
    <w:rsid w:val="00084C12"/>
    <w:rsid w:val="0009462C"/>
    <w:rsid w:val="00094B12"/>
    <w:rsid w:val="00096C46"/>
    <w:rsid w:val="000A296F"/>
    <w:rsid w:val="000A2A28"/>
    <w:rsid w:val="000A3CDF"/>
    <w:rsid w:val="000B14FE"/>
    <w:rsid w:val="000B192D"/>
    <w:rsid w:val="000B28EE"/>
    <w:rsid w:val="000B3DBE"/>
    <w:rsid w:val="000B3E37"/>
    <w:rsid w:val="000D04B0"/>
    <w:rsid w:val="000F1C57"/>
    <w:rsid w:val="000F41D1"/>
    <w:rsid w:val="000F5615"/>
    <w:rsid w:val="001030B1"/>
    <w:rsid w:val="00124BFF"/>
    <w:rsid w:val="0012560E"/>
    <w:rsid w:val="00127108"/>
    <w:rsid w:val="0013344E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8F0"/>
    <w:rsid w:val="00192F37"/>
    <w:rsid w:val="001A70D2"/>
    <w:rsid w:val="001C20EE"/>
    <w:rsid w:val="001D2F6E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5389"/>
    <w:rsid w:val="002A671D"/>
    <w:rsid w:val="002B4D55"/>
    <w:rsid w:val="002B5EA0"/>
    <w:rsid w:val="002B6119"/>
    <w:rsid w:val="002C1F06"/>
    <w:rsid w:val="002D3375"/>
    <w:rsid w:val="002D73D4"/>
    <w:rsid w:val="002F02A3"/>
    <w:rsid w:val="002F18CF"/>
    <w:rsid w:val="002F4ABE"/>
    <w:rsid w:val="003018BA"/>
    <w:rsid w:val="0030395F"/>
    <w:rsid w:val="00305C92"/>
    <w:rsid w:val="003151C5"/>
    <w:rsid w:val="00323066"/>
    <w:rsid w:val="003343CF"/>
    <w:rsid w:val="00346FE9"/>
    <w:rsid w:val="0034759A"/>
    <w:rsid w:val="003503F6"/>
    <w:rsid w:val="003521C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F8C"/>
    <w:rsid w:val="00414E3C"/>
    <w:rsid w:val="0042244A"/>
    <w:rsid w:val="0042745A"/>
    <w:rsid w:val="00431D5C"/>
    <w:rsid w:val="004362C6"/>
    <w:rsid w:val="00437FA2"/>
    <w:rsid w:val="00445970"/>
    <w:rsid w:val="004553FE"/>
    <w:rsid w:val="00461EFC"/>
    <w:rsid w:val="004652C2"/>
    <w:rsid w:val="004706D1"/>
    <w:rsid w:val="00471326"/>
    <w:rsid w:val="0047598D"/>
    <w:rsid w:val="00483F6C"/>
    <w:rsid w:val="004840FD"/>
    <w:rsid w:val="00490F7D"/>
    <w:rsid w:val="00491678"/>
    <w:rsid w:val="004968E2"/>
    <w:rsid w:val="004A3EEA"/>
    <w:rsid w:val="004A4D1F"/>
    <w:rsid w:val="004D5282"/>
    <w:rsid w:val="004D79F9"/>
    <w:rsid w:val="004F1551"/>
    <w:rsid w:val="004F55A3"/>
    <w:rsid w:val="00501730"/>
    <w:rsid w:val="0050496F"/>
    <w:rsid w:val="00513B6F"/>
    <w:rsid w:val="00517C63"/>
    <w:rsid w:val="005363C4"/>
    <w:rsid w:val="00536BDE"/>
    <w:rsid w:val="00543ACC"/>
    <w:rsid w:val="0056696D"/>
    <w:rsid w:val="0057380F"/>
    <w:rsid w:val="0059484D"/>
    <w:rsid w:val="005A0855"/>
    <w:rsid w:val="005A133C"/>
    <w:rsid w:val="005A3196"/>
    <w:rsid w:val="005C080F"/>
    <w:rsid w:val="005C55E5"/>
    <w:rsid w:val="005C696A"/>
    <w:rsid w:val="005D3E85"/>
    <w:rsid w:val="005E6E85"/>
    <w:rsid w:val="005F31D2"/>
    <w:rsid w:val="0061029B"/>
    <w:rsid w:val="00617230"/>
    <w:rsid w:val="00617678"/>
    <w:rsid w:val="00621CE1"/>
    <w:rsid w:val="00627FC9"/>
    <w:rsid w:val="006371F2"/>
    <w:rsid w:val="00642095"/>
    <w:rsid w:val="00647839"/>
    <w:rsid w:val="00647FA8"/>
    <w:rsid w:val="00650C5F"/>
    <w:rsid w:val="00654934"/>
    <w:rsid w:val="006620D9"/>
    <w:rsid w:val="0066667A"/>
    <w:rsid w:val="00671958"/>
    <w:rsid w:val="00675843"/>
    <w:rsid w:val="0067737B"/>
    <w:rsid w:val="00682D75"/>
    <w:rsid w:val="00696477"/>
    <w:rsid w:val="006D050F"/>
    <w:rsid w:val="006D6139"/>
    <w:rsid w:val="006E5D65"/>
    <w:rsid w:val="006F1282"/>
    <w:rsid w:val="006F1FBC"/>
    <w:rsid w:val="006F209F"/>
    <w:rsid w:val="006F31E2"/>
    <w:rsid w:val="00706544"/>
    <w:rsid w:val="007072BA"/>
    <w:rsid w:val="0071620A"/>
    <w:rsid w:val="00720440"/>
    <w:rsid w:val="00724677"/>
    <w:rsid w:val="00725459"/>
    <w:rsid w:val="007261D9"/>
    <w:rsid w:val="007327BD"/>
    <w:rsid w:val="00734608"/>
    <w:rsid w:val="00745302"/>
    <w:rsid w:val="007461D6"/>
    <w:rsid w:val="00746633"/>
    <w:rsid w:val="00746EC8"/>
    <w:rsid w:val="00763926"/>
    <w:rsid w:val="00763BF1"/>
    <w:rsid w:val="00766FD4"/>
    <w:rsid w:val="0078168C"/>
    <w:rsid w:val="00787C2A"/>
    <w:rsid w:val="00790E27"/>
    <w:rsid w:val="00796D3B"/>
    <w:rsid w:val="007A4022"/>
    <w:rsid w:val="007A6E6E"/>
    <w:rsid w:val="007C3299"/>
    <w:rsid w:val="007C36CF"/>
    <w:rsid w:val="007C3BCC"/>
    <w:rsid w:val="007C4546"/>
    <w:rsid w:val="007C59B8"/>
    <w:rsid w:val="007D6E56"/>
    <w:rsid w:val="007F4155"/>
    <w:rsid w:val="008033C9"/>
    <w:rsid w:val="0081554D"/>
    <w:rsid w:val="0081707E"/>
    <w:rsid w:val="008449B3"/>
    <w:rsid w:val="008552A2"/>
    <w:rsid w:val="0085747A"/>
    <w:rsid w:val="00862927"/>
    <w:rsid w:val="0088165E"/>
    <w:rsid w:val="00884922"/>
    <w:rsid w:val="00885F64"/>
    <w:rsid w:val="008917F9"/>
    <w:rsid w:val="008A0E5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B99"/>
    <w:rsid w:val="00937A23"/>
    <w:rsid w:val="009508DF"/>
    <w:rsid w:val="00950DAC"/>
    <w:rsid w:val="00954A07"/>
    <w:rsid w:val="00972B7E"/>
    <w:rsid w:val="00984B23"/>
    <w:rsid w:val="00991867"/>
    <w:rsid w:val="00997F14"/>
    <w:rsid w:val="009A3DDB"/>
    <w:rsid w:val="009A78D9"/>
    <w:rsid w:val="009C3E31"/>
    <w:rsid w:val="009C54AE"/>
    <w:rsid w:val="009C788E"/>
    <w:rsid w:val="009D3F3B"/>
    <w:rsid w:val="009D72BD"/>
    <w:rsid w:val="009E0543"/>
    <w:rsid w:val="009E3B41"/>
    <w:rsid w:val="009F3C5C"/>
    <w:rsid w:val="009F4610"/>
    <w:rsid w:val="009F7ACF"/>
    <w:rsid w:val="00A00ECC"/>
    <w:rsid w:val="00A14001"/>
    <w:rsid w:val="00A147AE"/>
    <w:rsid w:val="00A155EE"/>
    <w:rsid w:val="00A166EB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110B"/>
    <w:rsid w:val="00AD1146"/>
    <w:rsid w:val="00AD1B6C"/>
    <w:rsid w:val="00AD27D3"/>
    <w:rsid w:val="00AD66D6"/>
    <w:rsid w:val="00AD74B2"/>
    <w:rsid w:val="00AE1160"/>
    <w:rsid w:val="00AE203C"/>
    <w:rsid w:val="00AE2E74"/>
    <w:rsid w:val="00AE5FCB"/>
    <w:rsid w:val="00AF2C1E"/>
    <w:rsid w:val="00B0022F"/>
    <w:rsid w:val="00B06142"/>
    <w:rsid w:val="00B135B1"/>
    <w:rsid w:val="00B3130B"/>
    <w:rsid w:val="00B40ADB"/>
    <w:rsid w:val="00B43B77"/>
    <w:rsid w:val="00B43E80"/>
    <w:rsid w:val="00B607DB"/>
    <w:rsid w:val="00B66529"/>
    <w:rsid w:val="00B6701F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6BFA"/>
    <w:rsid w:val="00BF2C41"/>
    <w:rsid w:val="00C058B4"/>
    <w:rsid w:val="00C05F44"/>
    <w:rsid w:val="00C131B5"/>
    <w:rsid w:val="00C16ABF"/>
    <w:rsid w:val="00C170AE"/>
    <w:rsid w:val="00C20CE9"/>
    <w:rsid w:val="00C232BA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4FA"/>
    <w:rsid w:val="00CA2B96"/>
    <w:rsid w:val="00CA5089"/>
    <w:rsid w:val="00CA51A5"/>
    <w:rsid w:val="00CA56E5"/>
    <w:rsid w:val="00CD6897"/>
    <w:rsid w:val="00CE2A01"/>
    <w:rsid w:val="00CE5BAC"/>
    <w:rsid w:val="00CE5E2F"/>
    <w:rsid w:val="00CF25BE"/>
    <w:rsid w:val="00CF78ED"/>
    <w:rsid w:val="00D02B25"/>
    <w:rsid w:val="00D02EBA"/>
    <w:rsid w:val="00D15667"/>
    <w:rsid w:val="00D17C3C"/>
    <w:rsid w:val="00D20F12"/>
    <w:rsid w:val="00D26B2C"/>
    <w:rsid w:val="00D352C9"/>
    <w:rsid w:val="00D4156F"/>
    <w:rsid w:val="00D425B2"/>
    <w:rsid w:val="00D428D6"/>
    <w:rsid w:val="00D552B2"/>
    <w:rsid w:val="00D608D1"/>
    <w:rsid w:val="00D74119"/>
    <w:rsid w:val="00D8075B"/>
    <w:rsid w:val="00D8678B"/>
    <w:rsid w:val="00D90B72"/>
    <w:rsid w:val="00DA2114"/>
    <w:rsid w:val="00DA6057"/>
    <w:rsid w:val="00DC6D0C"/>
    <w:rsid w:val="00DE09C0"/>
    <w:rsid w:val="00DE4A14"/>
    <w:rsid w:val="00DF30F8"/>
    <w:rsid w:val="00DF320D"/>
    <w:rsid w:val="00DF71C8"/>
    <w:rsid w:val="00E04DE4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0CE4"/>
    <w:rsid w:val="00EA2074"/>
    <w:rsid w:val="00EA4832"/>
    <w:rsid w:val="00EA4E9D"/>
    <w:rsid w:val="00EA5539"/>
    <w:rsid w:val="00EC4899"/>
    <w:rsid w:val="00ED03AB"/>
    <w:rsid w:val="00ED32D2"/>
    <w:rsid w:val="00ED3DE9"/>
    <w:rsid w:val="00EE32DE"/>
    <w:rsid w:val="00EE5457"/>
    <w:rsid w:val="00F070AB"/>
    <w:rsid w:val="00F16B86"/>
    <w:rsid w:val="00F17567"/>
    <w:rsid w:val="00F22E10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A01056"/>
    <w:rsid w:val="0394F7AC"/>
    <w:rsid w:val="1242BFEF"/>
    <w:rsid w:val="26B1F0D5"/>
    <w:rsid w:val="328B7613"/>
    <w:rsid w:val="33050678"/>
    <w:rsid w:val="36D00225"/>
    <w:rsid w:val="43955CD0"/>
    <w:rsid w:val="450D7324"/>
    <w:rsid w:val="5303732C"/>
    <w:rsid w:val="5C3B69FB"/>
    <w:rsid w:val="7A1F9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C93C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il">
    <w:name w:val="il"/>
    <w:basedOn w:val="Domylnaczcionkaakapitu"/>
    <w:rsid w:val="00AB110B"/>
  </w:style>
  <w:style w:type="character" w:styleId="Odwoaniedokomentarza">
    <w:name w:val="annotation reference"/>
    <w:basedOn w:val="Domylnaczcionkaakapitu"/>
    <w:uiPriority w:val="99"/>
    <w:semiHidden/>
    <w:unhideWhenUsed/>
    <w:rsid w:val="001030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30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30B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0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0B1"/>
    <w:rPr>
      <w:rFonts w:ascii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DF30F8"/>
    <w:rPr>
      <w:rFonts w:ascii="Calibri" w:hAnsi="Calibri"/>
      <w:sz w:val="22"/>
      <w:szCs w:val="22"/>
      <w:lang w:eastAsia="en-US"/>
    </w:rPr>
  </w:style>
  <w:style w:type="character" w:customStyle="1" w:styleId="fieldau">
    <w:name w:val="field_au"/>
    <w:basedOn w:val="Domylnaczcionkaakapitu"/>
    <w:rsid w:val="0013344E"/>
  </w:style>
  <w:style w:type="character" w:customStyle="1" w:styleId="fau">
    <w:name w:val="f_au"/>
    <w:basedOn w:val="Domylnaczcionkaakapitu"/>
    <w:rsid w:val="0013344E"/>
  </w:style>
  <w:style w:type="character" w:customStyle="1" w:styleId="label">
    <w:name w:val="label"/>
    <w:basedOn w:val="Domylnaczcionkaakapitu"/>
    <w:rsid w:val="0013344E"/>
  </w:style>
  <w:style w:type="character" w:customStyle="1" w:styleId="f245a">
    <w:name w:val="f_245a"/>
    <w:basedOn w:val="Domylnaczcionkaakapitu"/>
    <w:rsid w:val="0013344E"/>
  </w:style>
  <w:style w:type="character" w:customStyle="1" w:styleId="f973t">
    <w:name w:val="f_973t"/>
    <w:basedOn w:val="Domylnaczcionkaakapitu"/>
    <w:rsid w:val="0013344E"/>
  </w:style>
  <w:style w:type="character" w:customStyle="1" w:styleId="fieldsz">
    <w:name w:val="field_sz"/>
    <w:basedOn w:val="Domylnaczcionkaakapitu"/>
    <w:rsid w:val="0013344E"/>
  </w:style>
  <w:style w:type="character" w:customStyle="1" w:styleId="f974a">
    <w:name w:val="f_974a"/>
    <w:basedOn w:val="Domylnaczcionkaakapitu"/>
    <w:rsid w:val="0013344E"/>
  </w:style>
  <w:style w:type="character" w:customStyle="1" w:styleId="f974b">
    <w:name w:val="f_974b"/>
    <w:basedOn w:val="Domylnaczcionkaakapitu"/>
    <w:rsid w:val="0013344E"/>
  </w:style>
  <w:style w:type="character" w:customStyle="1" w:styleId="f974c">
    <w:name w:val="f_974c"/>
    <w:basedOn w:val="Domylnaczcionkaakapitu"/>
    <w:rsid w:val="00133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2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ibliografia.ur.edu.pl/cgi-bin/expertus3.cgi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CD402-4581-443B-B78C-428238D4F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A0484B-228D-4739-84C9-2B6241AB03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533846-9692-4292-B969-0BF221371B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948417-79F4-44FA-B316-245063A20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1</Pages>
  <Words>1066</Words>
  <Characters>6401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2024-02-05T18:48:00Z</dcterms:created>
  <dcterms:modified xsi:type="dcterms:W3CDTF">2025-06-30T11:52:00Z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